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A84867F" w14:textId="77777777" w:rsidR="00152114" w:rsidRPr="00895EFA" w:rsidRDefault="00152114" w:rsidP="00F042A0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18"/>
          <w:szCs w:val="18"/>
        </w:rPr>
      </w:pPr>
      <w:r w:rsidRPr="00895EFA">
        <w:rPr>
          <w:rFonts w:ascii="Arial" w:hAnsi="Arial" w:cs="Arial"/>
          <w:sz w:val="18"/>
          <w:szCs w:val="18"/>
        </w:rPr>
        <w:t>……………, dnia………...……....</w:t>
      </w:r>
    </w:p>
    <w:p w14:paraId="292899F2" w14:textId="77777777" w:rsidR="00152114" w:rsidRPr="00895EFA" w:rsidRDefault="00152114" w:rsidP="0015211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  <w:r w:rsidRPr="00895EFA">
        <w:rPr>
          <w:rFonts w:ascii="Arial" w:hAnsi="Arial" w:cs="Arial"/>
          <w:sz w:val="18"/>
          <w:szCs w:val="18"/>
        </w:rPr>
        <w:t>.......................................................</w:t>
      </w:r>
    </w:p>
    <w:p w14:paraId="3486A5EB" w14:textId="71F2AEBA" w:rsidR="00152114" w:rsidRPr="00077922" w:rsidRDefault="00152114" w:rsidP="00077922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  <w:r w:rsidRPr="00895EFA">
        <w:rPr>
          <w:rFonts w:ascii="Arial" w:hAnsi="Arial" w:cs="Arial"/>
          <w:sz w:val="18"/>
          <w:szCs w:val="18"/>
        </w:rPr>
        <w:t xml:space="preserve">/nazwa i siedziba wykonawcy/  </w:t>
      </w:r>
      <w:r w:rsidRPr="00895EFA">
        <w:rPr>
          <w:rFonts w:ascii="Arial" w:hAnsi="Arial" w:cs="Arial"/>
          <w:sz w:val="18"/>
          <w:szCs w:val="18"/>
        </w:rPr>
        <w:tab/>
      </w:r>
      <w:r w:rsidRPr="00895EFA">
        <w:rPr>
          <w:rFonts w:ascii="Arial" w:hAnsi="Arial" w:cs="Arial"/>
          <w:sz w:val="18"/>
          <w:szCs w:val="18"/>
        </w:rPr>
        <w:tab/>
      </w:r>
    </w:p>
    <w:p w14:paraId="2C9802E3" w14:textId="77777777" w:rsidR="00152114" w:rsidRPr="00895EFA" w:rsidRDefault="00152114" w:rsidP="00152114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95EFA">
        <w:rPr>
          <w:rFonts w:ascii="Arial" w:hAnsi="Arial" w:cs="Arial"/>
          <w:b/>
          <w:bCs/>
          <w:sz w:val="18"/>
          <w:szCs w:val="18"/>
        </w:rPr>
        <w:t>FORMULARZ OFERTOWY</w:t>
      </w:r>
    </w:p>
    <w:p w14:paraId="5EB38220" w14:textId="77777777" w:rsidR="00152114" w:rsidRDefault="00152114" w:rsidP="00152114">
      <w:pPr>
        <w:jc w:val="both"/>
        <w:rPr>
          <w:rFonts w:ascii="Arial" w:hAnsi="Arial" w:cs="Arial"/>
          <w:sz w:val="18"/>
          <w:szCs w:val="18"/>
        </w:rPr>
      </w:pPr>
    </w:p>
    <w:p w14:paraId="5A5C6897" w14:textId="0BCBA86C" w:rsidR="003D0102" w:rsidRDefault="00152114" w:rsidP="003D0102">
      <w:pPr>
        <w:jc w:val="both"/>
        <w:rPr>
          <w:rFonts w:ascii="Arial" w:hAnsi="Arial" w:cs="Arial"/>
          <w:sz w:val="18"/>
          <w:szCs w:val="18"/>
        </w:rPr>
      </w:pPr>
      <w:r w:rsidRPr="00895EFA">
        <w:rPr>
          <w:rFonts w:ascii="Arial" w:hAnsi="Arial" w:cs="Arial"/>
          <w:sz w:val="18"/>
          <w:szCs w:val="18"/>
        </w:rPr>
        <w:t xml:space="preserve">W  odpowiedzi na zapytanie ofertowe nr </w:t>
      </w:r>
      <w:r w:rsidR="00F042A0">
        <w:rPr>
          <w:rFonts w:ascii="Arial" w:hAnsi="Arial" w:cs="Arial"/>
          <w:sz w:val="18"/>
          <w:szCs w:val="18"/>
        </w:rPr>
        <w:t xml:space="preserve">WT/ZP/2848/2023 </w:t>
      </w:r>
      <w:r w:rsidRPr="00895EFA">
        <w:rPr>
          <w:rFonts w:ascii="Arial" w:hAnsi="Arial" w:cs="Arial"/>
          <w:sz w:val="18"/>
          <w:szCs w:val="18"/>
        </w:rPr>
        <w:t xml:space="preserve">z dnia </w:t>
      </w:r>
      <w:r w:rsidR="00F042A0">
        <w:rPr>
          <w:rFonts w:ascii="Arial" w:hAnsi="Arial" w:cs="Arial"/>
          <w:sz w:val="18"/>
          <w:szCs w:val="18"/>
        </w:rPr>
        <w:t xml:space="preserve">10.11.2023 r. </w:t>
      </w:r>
      <w:r w:rsidRPr="00895EFA">
        <w:rPr>
          <w:rFonts w:ascii="Arial" w:hAnsi="Arial" w:cs="Arial"/>
          <w:sz w:val="18"/>
          <w:szCs w:val="18"/>
        </w:rPr>
        <w:t xml:space="preserve">na: </w:t>
      </w:r>
    </w:p>
    <w:p w14:paraId="0A020329" w14:textId="67976F95" w:rsidR="00152114" w:rsidRPr="00077922" w:rsidRDefault="003D0102" w:rsidP="00077922">
      <w:pPr>
        <w:jc w:val="both"/>
        <w:rPr>
          <w:rFonts w:ascii="Arial" w:hAnsi="Arial" w:cs="Arial"/>
          <w:b/>
          <w:i/>
          <w:iCs/>
          <w:sz w:val="18"/>
          <w:szCs w:val="18"/>
          <w:lang w:eastAsia="pl-PL"/>
        </w:rPr>
      </w:pPr>
      <w:r w:rsidRPr="003D0102">
        <w:rPr>
          <w:rFonts w:ascii="Arial" w:hAnsi="Arial" w:cs="Arial"/>
          <w:b/>
          <w:i/>
          <w:iCs/>
          <w:sz w:val="18"/>
          <w:szCs w:val="18"/>
          <w:lang w:eastAsia="pl-PL"/>
        </w:rPr>
        <w:t>”Wykonanie i instalację Platformy Zakupowej oraz wykonanie parametryzacji systemu na środowisku biznesowym Zamawiającego, w tym na serwerze oraz przeprowadzenie testów, wdrożenie Aplikacji, przeprowadzenie szkolenia z obsługi”</w:t>
      </w:r>
    </w:p>
    <w:p w14:paraId="4FA41A25" w14:textId="2A1640E1" w:rsidR="00152114" w:rsidRPr="00797805" w:rsidRDefault="00152114" w:rsidP="00152114">
      <w:pPr>
        <w:jc w:val="both"/>
        <w:rPr>
          <w:rFonts w:ascii="Arial" w:hAnsi="Arial" w:cs="Arial"/>
          <w:sz w:val="18"/>
          <w:szCs w:val="18"/>
        </w:rPr>
      </w:pPr>
      <w:r w:rsidRPr="00797805">
        <w:rPr>
          <w:rFonts w:ascii="Arial" w:hAnsi="Arial" w:cs="Arial"/>
          <w:sz w:val="18"/>
          <w:szCs w:val="18"/>
        </w:rPr>
        <w:t>my niżej podpisani, oferujemy wykonanie zamówienia za łączne wynagrodzenie ryczałtowe w kwocie:</w:t>
      </w:r>
    </w:p>
    <w:p w14:paraId="06C051F1" w14:textId="77777777" w:rsidR="00F042A0" w:rsidRDefault="00F042A0" w:rsidP="00152114">
      <w:pPr>
        <w:jc w:val="both"/>
        <w:rPr>
          <w:rFonts w:ascii="Arial" w:hAnsi="Arial" w:cs="Arial"/>
          <w:sz w:val="18"/>
          <w:szCs w:val="18"/>
        </w:rPr>
      </w:pPr>
    </w:p>
    <w:p w14:paraId="3F33A952" w14:textId="7BDA74D0" w:rsidR="00152114" w:rsidRPr="007125D6" w:rsidRDefault="00152114" w:rsidP="00152114">
      <w:pPr>
        <w:jc w:val="both"/>
        <w:rPr>
          <w:rFonts w:ascii="Arial" w:hAnsi="Arial" w:cs="Arial"/>
          <w:sz w:val="18"/>
          <w:szCs w:val="18"/>
        </w:rPr>
      </w:pPr>
      <w:r w:rsidRPr="007125D6">
        <w:rPr>
          <w:rFonts w:ascii="Arial" w:hAnsi="Arial" w:cs="Arial"/>
          <w:sz w:val="18"/>
          <w:szCs w:val="18"/>
        </w:rPr>
        <w:t>netto …………………………………………………………………………………………………………………………</w:t>
      </w:r>
      <w:r w:rsidR="00F042A0">
        <w:rPr>
          <w:rFonts w:ascii="Arial" w:hAnsi="Arial" w:cs="Arial"/>
          <w:sz w:val="18"/>
          <w:szCs w:val="18"/>
        </w:rPr>
        <w:t xml:space="preserve"> </w:t>
      </w:r>
      <w:r w:rsidRPr="007125D6">
        <w:rPr>
          <w:rFonts w:ascii="Arial" w:hAnsi="Arial" w:cs="Arial"/>
          <w:sz w:val="18"/>
          <w:szCs w:val="18"/>
        </w:rPr>
        <w:t>zł</w:t>
      </w:r>
    </w:p>
    <w:p w14:paraId="72ECE097" w14:textId="77777777" w:rsidR="00F042A0" w:rsidRDefault="00F042A0" w:rsidP="00152114">
      <w:pPr>
        <w:jc w:val="both"/>
        <w:rPr>
          <w:rFonts w:ascii="Arial" w:hAnsi="Arial" w:cs="Arial"/>
          <w:sz w:val="18"/>
          <w:szCs w:val="18"/>
        </w:rPr>
      </w:pPr>
    </w:p>
    <w:p w14:paraId="0ACFE304" w14:textId="1B144021" w:rsidR="00152114" w:rsidRPr="007125D6" w:rsidRDefault="00152114" w:rsidP="00152114">
      <w:pPr>
        <w:jc w:val="both"/>
        <w:rPr>
          <w:rFonts w:ascii="Arial" w:hAnsi="Arial" w:cs="Arial"/>
          <w:sz w:val="18"/>
          <w:szCs w:val="18"/>
        </w:rPr>
      </w:pPr>
      <w:r w:rsidRPr="007125D6">
        <w:rPr>
          <w:rFonts w:ascii="Arial" w:hAnsi="Arial" w:cs="Arial"/>
          <w:sz w:val="18"/>
          <w:szCs w:val="18"/>
        </w:rPr>
        <w:t>stawka VAT …………………………..........</w:t>
      </w:r>
    </w:p>
    <w:p w14:paraId="5BE50415" w14:textId="77777777" w:rsidR="00F042A0" w:rsidRDefault="00F042A0" w:rsidP="00077922">
      <w:pPr>
        <w:jc w:val="both"/>
        <w:rPr>
          <w:rFonts w:ascii="Arial" w:hAnsi="Arial" w:cs="Arial"/>
          <w:sz w:val="18"/>
          <w:szCs w:val="18"/>
        </w:rPr>
      </w:pPr>
    </w:p>
    <w:p w14:paraId="2D363831" w14:textId="57A479E4" w:rsidR="00152114" w:rsidRPr="00077922" w:rsidRDefault="00152114" w:rsidP="00077922">
      <w:pPr>
        <w:jc w:val="both"/>
        <w:rPr>
          <w:rFonts w:ascii="Arial" w:hAnsi="Arial" w:cs="Arial"/>
          <w:sz w:val="18"/>
          <w:szCs w:val="18"/>
        </w:rPr>
      </w:pPr>
      <w:r w:rsidRPr="007125D6">
        <w:rPr>
          <w:rFonts w:ascii="Arial" w:hAnsi="Arial" w:cs="Arial"/>
          <w:sz w:val="18"/>
          <w:szCs w:val="18"/>
        </w:rPr>
        <w:t>brutto ……….…………………………………………………………………………………………………………………zł</w:t>
      </w:r>
    </w:p>
    <w:p w14:paraId="14167650" w14:textId="77777777" w:rsidR="00152114" w:rsidRPr="003074E3" w:rsidRDefault="00152114" w:rsidP="00E61849">
      <w:pPr>
        <w:widowControl w:val="0"/>
        <w:numPr>
          <w:ilvl w:val="0"/>
          <w:numId w:val="7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>Oświadczam, ze wycena przedmiotu zamówienia uwzględnia wszystkie uwarunkowania oraz czynniki związane z realizacją zamówienia i obejmuje cały zakres rzeczowy zamówienia – jest kompletna.</w:t>
      </w:r>
    </w:p>
    <w:p w14:paraId="3CC58B9E" w14:textId="77777777" w:rsidR="00152114" w:rsidRPr="003074E3" w:rsidRDefault="00152114" w:rsidP="00E61849">
      <w:pPr>
        <w:widowControl w:val="0"/>
        <w:numPr>
          <w:ilvl w:val="0"/>
          <w:numId w:val="7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>Oświadczam, że nie podlegam wykluczeniu z postępowania na podstawie art. 7 ust. 1 ustawy o szczególnych rozwiązaniach w zakresie przeciwdziałania wspieraniu agresji na Ukrainę oraz służących ochroni bezpieczeństwa narodowego.</w:t>
      </w:r>
    </w:p>
    <w:p w14:paraId="0189FADA" w14:textId="742DB867" w:rsidR="00152114" w:rsidRPr="003074E3" w:rsidRDefault="00152114" w:rsidP="00E61849">
      <w:pPr>
        <w:numPr>
          <w:ilvl w:val="0"/>
          <w:numId w:val="7"/>
        </w:numPr>
        <w:tabs>
          <w:tab w:val="clear" w:pos="540"/>
        </w:tabs>
        <w:autoSpaceDE w:val="0"/>
        <w:autoSpaceDN w:val="0"/>
        <w:adjustRightInd w:val="0"/>
        <w:spacing w:after="120"/>
        <w:ind w:left="284"/>
        <w:contextualSpacing/>
        <w:jc w:val="both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 xml:space="preserve">Oświadczam że zapoznałem się z klauzulą informacyjną RODO zawartą w rozdz. </w:t>
      </w:r>
      <w:r w:rsidR="003D0102">
        <w:rPr>
          <w:rFonts w:ascii="Arial" w:hAnsi="Arial" w:cs="Arial"/>
          <w:sz w:val="18"/>
          <w:szCs w:val="18"/>
        </w:rPr>
        <w:t>IX</w:t>
      </w:r>
      <w:r w:rsidRPr="003074E3">
        <w:rPr>
          <w:rFonts w:ascii="Arial" w:hAnsi="Arial" w:cs="Arial"/>
          <w:sz w:val="18"/>
          <w:szCs w:val="18"/>
        </w:rPr>
        <w:t xml:space="preserve"> z</w:t>
      </w:r>
      <w:r>
        <w:rPr>
          <w:rFonts w:ascii="Arial" w:hAnsi="Arial" w:cs="Arial"/>
          <w:sz w:val="18"/>
          <w:szCs w:val="18"/>
        </w:rPr>
        <w:t>apytania</w:t>
      </w:r>
      <w:r w:rsidRPr="003074E3">
        <w:rPr>
          <w:rFonts w:ascii="Arial" w:hAnsi="Arial" w:cs="Arial"/>
          <w:sz w:val="18"/>
          <w:szCs w:val="18"/>
        </w:rPr>
        <w:t>.</w:t>
      </w:r>
    </w:p>
    <w:p w14:paraId="2569377E" w14:textId="77777777" w:rsidR="00152114" w:rsidRPr="003074E3" w:rsidRDefault="00152114" w:rsidP="00E61849">
      <w:pPr>
        <w:widowControl w:val="0"/>
        <w:numPr>
          <w:ilvl w:val="0"/>
          <w:numId w:val="7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 xml:space="preserve">Oświadczam, że zapoznałem się i akceptuję załączony projekt umowy </w:t>
      </w:r>
    </w:p>
    <w:p w14:paraId="50829C63" w14:textId="77777777" w:rsidR="00152114" w:rsidRPr="003074E3" w:rsidRDefault="00152114" w:rsidP="00E61849">
      <w:pPr>
        <w:widowControl w:val="0"/>
        <w:numPr>
          <w:ilvl w:val="0"/>
          <w:numId w:val="7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color w:val="000000"/>
          <w:sz w:val="18"/>
          <w:szCs w:val="18"/>
        </w:rPr>
        <w:t>W przypadku przyznania mi zamówienia zobowiązuję się do zawarcia pisemnej umowy w terminie i miejscu wskazanym przez Zamawiającego</w:t>
      </w:r>
      <w:r w:rsidRPr="003074E3">
        <w:rPr>
          <w:rFonts w:ascii="Arial" w:hAnsi="Arial" w:cs="Arial"/>
          <w:sz w:val="18"/>
          <w:szCs w:val="18"/>
        </w:rPr>
        <w:t>.</w:t>
      </w:r>
    </w:p>
    <w:p w14:paraId="3DB66F79" w14:textId="77777777" w:rsidR="00152114" w:rsidRPr="003074E3" w:rsidRDefault="00152114" w:rsidP="00E61849">
      <w:pPr>
        <w:widowControl w:val="0"/>
        <w:numPr>
          <w:ilvl w:val="0"/>
          <w:numId w:val="7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>Oświadczam, że uważam się za związanego niniejszą ofertą na okres 20 dni od dnia złożenia oferty.</w:t>
      </w:r>
    </w:p>
    <w:p w14:paraId="1ADF4D86" w14:textId="77777777" w:rsidR="00152114" w:rsidRPr="003074E3" w:rsidRDefault="00152114" w:rsidP="00E61849">
      <w:pPr>
        <w:widowControl w:val="0"/>
        <w:numPr>
          <w:ilvl w:val="0"/>
          <w:numId w:val="7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>Osobami uprawnionymi do zawarcia umowy są:</w:t>
      </w:r>
    </w:p>
    <w:p w14:paraId="03ADDBFC" w14:textId="77777777" w:rsidR="00152114" w:rsidRPr="003074E3" w:rsidRDefault="00152114" w:rsidP="00152114">
      <w:pPr>
        <w:widowControl w:val="0"/>
        <w:autoSpaceDE w:val="0"/>
        <w:autoSpaceDN w:val="0"/>
        <w:adjustRightInd w:val="0"/>
        <w:ind w:left="284"/>
        <w:rPr>
          <w:rFonts w:ascii="Arial" w:hAnsi="Arial" w:cs="Arial"/>
          <w:sz w:val="18"/>
          <w:szCs w:val="18"/>
        </w:rPr>
      </w:pPr>
    </w:p>
    <w:p w14:paraId="3FDCFEE8" w14:textId="77777777" w:rsidR="00152114" w:rsidRPr="003074E3" w:rsidRDefault="00152114" w:rsidP="00152114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</w:t>
      </w:r>
    </w:p>
    <w:p w14:paraId="1C2BD224" w14:textId="77777777" w:rsidR="00152114" w:rsidRPr="003074E3" w:rsidRDefault="00152114" w:rsidP="00E61849">
      <w:pPr>
        <w:widowControl w:val="0"/>
        <w:numPr>
          <w:ilvl w:val="0"/>
          <w:numId w:val="7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>Oświadczam, że wyrażam zgodę, by wszelką korespondencję związaną z ofertą przesyłano pocztą elektroniczną na adres (czytelny adres e-mail):</w:t>
      </w:r>
    </w:p>
    <w:p w14:paraId="582969F8" w14:textId="77777777" w:rsidR="00152114" w:rsidRPr="003074E3" w:rsidRDefault="00152114" w:rsidP="00152114">
      <w:pPr>
        <w:widowControl w:val="0"/>
        <w:autoSpaceDE w:val="0"/>
        <w:autoSpaceDN w:val="0"/>
        <w:adjustRightInd w:val="0"/>
        <w:ind w:left="284"/>
        <w:rPr>
          <w:rFonts w:ascii="Arial" w:hAnsi="Arial" w:cs="Arial"/>
          <w:sz w:val="18"/>
          <w:szCs w:val="18"/>
        </w:rPr>
      </w:pPr>
    </w:p>
    <w:p w14:paraId="47D34674" w14:textId="77777777" w:rsidR="00152114" w:rsidRPr="003074E3" w:rsidRDefault="00152114" w:rsidP="00152114">
      <w:pPr>
        <w:widowControl w:val="0"/>
        <w:autoSpaceDE w:val="0"/>
        <w:autoSpaceDN w:val="0"/>
        <w:adjustRightInd w:val="0"/>
        <w:ind w:left="284"/>
        <w:rPr>
          <w:rFonts w:ascii="Arial" w:hAnsi="Arial" w:cs="Arial"/>
          <w:sz w:val="18"/>
          <w:szCs w:val="18"/>
        </w:rPr>
      </w:pPr>
      <w:r w:rsidRPr="003074E3">
        <w:rPr>
          <w:rFonts w:ascii="Arial" w:hAnsi="Arial" w:cs="Arial"/>
          <w:sz w:val="18"/>
          <w:szCs w:val="18"/>
        </w:rPr>
        <w:t>……………………………………………………..……………</w:t>
      </w:r>
    </w:p>
    <w:p w14:paraId="0F42B78C" w14:textId="77777777" w:rsidR="00152114" w:rsidRDefault="00152114" w:rsidP="00152114">
      <w:pPr>
        <w:pStyle w:val="Akapitzlist"/>
      </w:pPr>
    </w:p>
    <w:p w14:paraId="0D881C73" w14:textId="77777777" w:rsidR="00152114" w:rsidRDefault="00152114" w:rsidP="00152114">
      <w:pPr>
        <w:pStyle w:val="Akapitzlist"/>
      </w:pPr>
    </w:p>
    <w:p w14:paraId="39B83029" w14:textId="77777777" w:rsidR="00152114" w:rsidRDefault="00152114" w:rsidP="00152114">
      <w:pPr>
        <w:pStyle w:val="Akapitzlist"/>
      </w:pPr>
    </w:p>
    <w:p w14:paraId="6A1C5A33" w14:textId="77777777" w:rsidR="00152114" w:rsidRDefault="00152114" w:rsidP="00152114">
      <w:pPr>
        <w:pStyle w:val="Akapitzlist"/>
      </w:pPr>
    </w:p>
    <w:p w14:paraId="5CBD5767" w14:textId="77777777" w:rsidR="00152114" w:rsidRDefault="00152114" w:rsidP="00152114">
      <w:pPr>
        <w:pStyle w:val="Akapitzlist"/>
        <w:jc w:val="right"/>
      </w:pPr>
      <w:r>
        <w:t>….………………………………………………….</w:t>
      </w:r>
    </w:p>
    <w:p w14:paraId="0708B81B" w14:textId="514CB590" w:rsidR="003D0102" w:rsidRPr="00077922" w:rsidRDefault="00152114" w:rsidP="00077922">
      <w:pPr>
        <w:ind w:left="5440" w:firstLine="680"/>
        <w:jc w:val="center"/>
        <w:rPr>
          <w:sz w:val="16"/>
          <w:szCs w:val="16"/>
        </w:rPr>
      </w:pPr>
      <w:r w:rsidRPr="00CC5462">
        <w:rPr>
          <w:sz w:val="16"/>
          <w:szCs w:val="16"/>
        </w:rPr>
        <w:t>(Podpis i pieczątka osoby uprawnionej)</w:t>
      </w:r>
    </w:p>
    <w:sectPr w:rsidR="003D0102" w:rsidRPr="00077922" w:rsidSect="00571AEE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18" w:right="964" w:bottom="1418" w:left="1531" w:header="142" w:footer="59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F5701" w14:textId="77777777" w:rsidR="005C3A04" w:rsidRDefault="005C3A04" w:rsidP="00CE5965">
      <w:pPr>
        <w:spacing w:after="0" w:line="240" w:lineRule="auto"/>
      </w:pPr>
      <w:r>
        <w:separator/>
      </w:r>
    </w:p>
  </w:endnote>
  <w:endnote w:type="continuationSeparator" w:id="0">
    <w:p w14:paraId="733EAE59" w14:textId="77777777" w:rsidR="005C3A04" w:rsidRDefault="005C3A04" w:rsidP="00CE5965">
      <w:pPr>
        <w:spacing w:after="0" w:line="240" w:lineRule="auto"/>
      </w:pPr>
      <w:r>
        <w:continuationSeparator/>
      </w:r>
    </w:p>
  </w:endnote>
  <w:endnote w:type="continuationNotice" w:id="1">
    <w:p w14:paraId="70799D12" w14:textId="77777777" w:rsidR="00635F2E" w:rsidRDefault="00635F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aleway">
    <w:panose1 w:val="020B0503030101060003"/>
    <w:charset w:val="EE"/>
    <w:family w:val="swiss"/>
    <w:pitch w:val="variable"/>
    <w:sig w:usb0="A00000FF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6432D" w14:textId="77777777" w:rsidR="00021CED" w:rsidRPr="0082787C" w:rsidRDefault="00021CED" w:rsidP="00021CED">
    <w:pPr>
      <w:pStyle w:val="Stopka"/>
      <w:rPr>
        <w:rFonts w:ascii="Raleway" w:hAnsi="Raleway"/>
        <w:sz w:val="14"/>
        <w:szCs w:val="14"/>
      </w:rPr>
    </w:pPr>
    <w:r w:rsidRPr="0082787C">
      <w:rPr>
        <w:rFonts w:ascii="Raleway" w:hAnsi="Raleway"/>
        <w:sz w:val="14"/>
        <w:szCs w:val="14"/>
      </w:rPr>
      <w:t>Prezes Zarządu: Maciej Witczak</w:t>
    </w:r>
    <w:r>
      <w:rPr>
        <w:rFonts w:ascii="Raleway" w:hAnsi="Raleway"/>
        <w:sz w:val="14"/>
        <w:szCs w:val="14"/>
      </w:rPr>
      <w:t>. Członek Zarządu: Dorota Kisiela-Augustyniak.</w:t>
    </w:r>
  </w:p>
  <w:p w14:paraId="5BCBD0C4" w14:textId="40D79EFA" w:rsidR="00021CED" w:rsidRPr="0082787C" w:rsidRDefault="00021CED" w:rsidP="00021CED">
    <w:pPr>
      <w:pStyle w:val="Stopka"/>
      <w:rPr>
        <w:rFonts w:ascii="Raleway" w:hAnsi="Raleway"/>
        <w:sz w:val="14"/>
        <w:szCs w:val="14"/>
      </w:rPr>
    </w:pPr>
    <w:r w:rsidRPr="0082787C">
      <w:rPr>
        <w:rFonts w:ascii="Raleway" w:hAnsi="Raleway"/>
        <w:sz w:val="14"/>
        <w:szCs w:val="14"/>
      </w:rPr>
      <w:t>Sąd Rejonowy w Poznaniu KRS 0000081004 REGON: 250680024 Kapitał zakładowy</w:t>
    </w:r>
    <w:r>
      <w:rPr>
        <w:rFonts w:ascii="Raleway" w:hAnsi="Raleway"/>
        <w:sz w:val="14"/>
        <w:szCs w:val="14"/>
      </w:rPr>
      <w:t xml:space="preserve"> </w:t>
    </w:r>
    <w:r w:rsidRPr="0082787C">
      <w:rPr>
        <w:rFonts w:ascii="Raleway" w:hAnsi="Raleway"/>
        <w:sz w:val="14"/>
        <w:szCs w:val="14"/>
      </w:rPr>
      <w:t>:</w:t>
    </w:r>
    <w:r>
      <w:rPr>
        <w:rFonts w:ascii="Raleway" w:hAnsi="Raleway"/>
        <w:sz w:val="14"/>
        <w:szCs w:val="14"/>
      </w:rPr>
      <w:t xml:space="preserve"> </w:t>
    </w:r>
    <w:r w:rsidR="004D25B5">
      <w:rPr>
        <w:rFonts w:ascii="Raleway" w:hAnsi="Raleway"/>
        <w:sz w:val="14"/>
        <w:szCs w:val="14"/>
      </w:rPr>
      <w:t xml:space="preserve">128 244 </w:t>
    </w:r>
    <w:r w:rsidRPr="00716949">
      <w:rPr>
        <w:rFonts w:ascii="Raleway" w:hAnsi="Raleway"/>
        <w:sz w:val="14"/>
        <w:szCs w:val="14"/>
      </w:rPr>
      <w:t>000</w:t>
    </w:r>
    <w:r>
      <w:rPr>
        <w:rFonts w:ascii="Raleway" w:hAnsi="Raleway"/>
        <w:sz w:val="14"/>
        <w:szCs w:val="14"/>
      </w:rPr>
      <w:t>,00</w:t>
    </w:r>
    <w:r w:rsidRPr="00716949">
      <w:rPr>
        <w:rFonts w:ascii="Raleway" w:hAnsi="Raleway"/>
        <w:sz w:val="14"/>
        <w:szCs w:val="14"/>
      </w:rPr>
      <w:t xml:space="preserve"> </w:t>
    </w:r>
    <w:r w:rsidRPr="0082787C">
      <w:rPr>
        <w:rFonts w:ascii="Raleway" w:hAnsi="Raleway"/>
        <w:sz w:val="14"/>
        <w:szCs w:val="14"/>
      </w:rPr>
      <w:t>zł NIP</w:t>
    </w:r>
    <w:r>
      <w:rPr>
        <w:rFonts w:ascii="Raleway" w:hAnsi="Raleway"/>
        <w:sz w:val="14"/>
        <w:szCs w:val="14"/>
      </w:rPr>
      <w:t xml:space="preserve"> </w:t>
    </w:r>
    <w:r w:rsidRPr="0082787C">
      <w:rPr>
        <w:rFonts w:ascii="Raleway" w:hAnsi="Raleway"/>
        <w:sz w:val="14"/>
        <w:szCs w:val="14"/>
      </w:rPr>
      <w:t xml:space="preserve">: 618-16-07-268 </w:t>
    </w:r>
  </w:p>
  <w:p w14:paraId="121B093B" w14:textId="77777777" w:rsidR="004D25B5" w:rsidRPr="004D25B5" w:rsidRDefault="004D25B5" w:rsidP="004D25B5">
    <w:pPr>
      <w:tabs>
        <w:tab w:val="center" w:pos="4536"/>
        <w:tab w:val="right" w:pos="9072"/>
      </w:tabs>
      <w:spacing w:after="0" w:line="240" w:lineRule="auto"/>
      <w:rPr>
        <w:rFonts w:ascii="Raleway" w:hAnsi="Raleway"/>
        <w:sz w:val="14"/>
        <w:szCs w:val="14"/>
      </w:rPr>
    </w:pPr>
    <w:r w:rsidRPr="004D25B5">
      <w:rPr>
        <w:rFonts w:ascii="Raleway" w:hAnsi="Raleway"/>
        <w:sz w:val="14"/>
        <w:szCs w:val="14"/>
      </w:rPr>
      <w:t xml:space="preserve">Konta bankowe: Santander Bank Polska S.A. z siedzibą w Warszawie 22 1910 1064 0004 8956 4121 0001 </w:t>
    </w:r>
  </w:p>
  <w:p w14:paraId="323DD974" w14:textId="77777777" w:rsidR="004D25B5" w:rsidRPr="004D25B5" w:rsidRDefault="004D25B5" w:rsidP="004D25B5">
    <w:pPr>
      <w:tabs>
        <w:tab w:val="center" w:pos="4536"/>
        <w:tab w:val="right" w:pos="9072"/>
      </w:tabs>
      <w:spacing w:after="0" w:line="240" w:lineRule="auto"/>
      <w:rPr>
        <w:rFonts w:ascii="Raleway" w:hAnsi="Raleway"/>
        <w:sz w:val="14"/>
        <w:szCs w:val="14"/>
      </w:rPr>
    </w:pPr>
    <w:r w:rsidRPr="004D25B5">
      <w:rPr>
        <w:rFonts w:ascii="Raleway" w:hAnsi="Raleway"/>
        <w:sz w:val="14"/>
        <w:szCs w:val="14"/>
      </w:rPr>
      <w:t xml:space="preserve">                              Alior Bank SA z siedzibą w Warszawie 17 2490 0005 0000 4530 6002 0466</w:t>
    </w:r>
  </w:p>
  <w:p w14:paraId="3514CA9E" w14:textId="50B3FD73" w:rsidR="00021CED" w:rsidRPr="00690E9F" w:rsidRDefault="00021CED" w:rsidP="00021CED">
    <w:pPr>
      <w:pStyle w:val="Stopka"/>
      <w:spacing w:after="120"/>
      <w:rPr>
        <w:rFonts w:ascii="Raleway" w:hAnsi="Raleway"/>
        <w:sz w:val="14"/>
        <w:szCs w:val="14"/>
      </w:rPr>
    </w:pPr>
  </w:p>
  <w:p w14:paraId="79ADD9F3" w14:textId="77777777" w:rsidR="00021CED" w:rsidRDefault="00021CED" w:rsidP="00021CED">
    <w:pPr>
      <w:pStyle w:val="Stopka"/>
      <w:rPr>
        <w:rFonts w:ascii="Raleway" w:hAnsi="Raleway"/>
        <w:b/>
        <w:sz w:val="16"/>
        <w:szCs w:val="16"/>
      </w:rPr>
    </w:pPr>
    <w:r>
      <w:rPr>
        <w:rFonts w:ascii="Raleway" w:hAnsi="Raleway"/>
        <w:b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9F9553A" wp14:editId="0D47482C">
              <wp:simplePos x="0" y="0"/>
              <wp:positionH relativeFrom="column">
                <wp:posOffset>4692650</wp:posOffset>
              </wp:positionH>
              <wp:positionV relativeFrom="paragraph">
                <wp:posOffset>41279</wp:posOffset>
              </wp:positionV>
              <wp:extent cx="239395" cy="0"/>
              <wp:effectExtent l="14605" t="17780" r="12700" b="20320"/>
              <wp:wrapNone/>
              <wp:docPr id="12" name="Łącznik prosty ze strzałką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39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6C161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7" o:spid="_x0000_s1026" type="#_x0000_t32" style="position:absolute;margin-left:369.5pt;margin-top:3.25pt;width:18.8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" strokecolor="#f3ed1b" strokeweight="2pt"/>
          </w:pict>
        </mc:Fallback>
      </mc:AlternateContent>
    </w:r>
    <w:r>
      <w:rPr>
        <w:rFonts w:ascii="Raleway" w:hAnsi="Raleway"/>
        <w:b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A87902" wp14:editId="1436FDF9">
              <wp:simplePos x="0" y="0"/>
              <wp:positionH relativeFrom="column">
                <wp:posOffset>2553970</wp:posOffset>
              </wp:positionH>
              <wp:positionV relativeFrom="paragraph">
                <wp:posOffset>35560</wp:posOffset>
              </wp:positionV>
              <wp:extent cx="239395" cy="0"/>
              <wp:effectExtent l="16510" t="17780" r="20320" b="20320"/>
              <wp:wrapNone/>
              <wp:docPr id="13" name="Łącznik prosty ze strzałką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39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27A65" id="AutoShape 45" o:spid="_x0000_s1026" type="#_x0000_t32" style="position:absolute;margin-left:201.1pt;margin-top:2.8pt;width:18.8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" strokecolor="#f3ed1b" strokeweight="2pt"/>
          </w:pict>
        </mc:Fallback>
      </mc:AlternateContent>
    </w:r>
    <w:r>
      <w:rPr>
        <w:rFonts w:ascii="Raleway" w:hAnsi="Raleway"/>
        <w:b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CB9EE70" wp14:editId="23FCF2EA">
              <wp:simplePos x="0" y="0"/>
              <wp:positionH relativeFrom="column">
                <wp:posOffset>11430</wp:posOffset>
              </wp:positionH>
              <wp:positionV relativeFrom="paragraph">
                <wp:posOffset>35669</wp:posOffset>
              </wp:positionV>
              <wp:extent cx="239395" cy="0"/>
              <wp:effectExtent l="19050" t="17780" r="17780" b="20320"/>
              <wp:wrapNone/>
              <wp:docPr id="14" name="Łącznik prosty ze strzałką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39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7CA3C2" id="AutoShape 43" o:spid="_x0000_s1026" type="#_x0000_t32" style="position:absolute;margin-left:.9pt;margin-top:2.8pt;width:18.8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" strokecolor="#f3ed1b" strokeweight="2pt"/>
          </w:pict>
        </mc:Fallback>
      </mc:AlternateContent>
    </w:r>
    <w:r>
      <w:rPr>
        <w:rFonts w:ascii="Raleway" w:hAnsi="Raleway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FFC5A3" wp14:editId="244DD4C2">
              <wp:simplePos x="0" y="0"/>
              <wp:positionH relativeFrom="column">
                <wp:posOffset>2447516</wp:posOffset>
              </wp:positionH>
              <wp:positionV relativeFrom="paragraph">
                <wp:posOffset>72390</wp:posOffset>
              </wp:positionV>
              <wp:extent cx="1308100" cy="477520"/>
              <wp:effectExtent l="2540" t="0" r="3810" b="1905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100" cy="477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447378" w14:textId="330CDC05" w:rsidR="00021CED" w:rsidRPr="003E6853" w:rsidRDefault="00021CED" w:rsidP="00021CED">
                          <w:pPr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</w:pPr>
                          <w:r w:rsidRPr="003E6853"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  <w:t xml:space="preserve">Tel. </w:t>
                          </w:r>
                          <w:r w:rsidRPr="003E6853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  <w:lang w:val="en-US"/>
                            </w:rPr>
                            <w:t>62 598 52 70</w:t>
                          </w:r>
                          <w:r w:rsidRPr="003E6853"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  <w:br/>
                            <w:t xml:space="preserve">E-mail: </w:t>
                          </w:r>
                          <w:r w:rsidR="004D25B5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  <w:lang w:val="en-US"/>
                            </w:rPr>
                            <w:t>poczta</w:t>
                          </w:r>
                          <w:r w:rsidRPr="003E6853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  <w:lang w:val="en-US"/>
                            </w:rPr>
                            <w:t>@ouid.pl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FFC5A3" id="_x0000_t202" coordsize="21600,21600" o:spt="202" path="m,l,21600r21600,l21600,xe">
              <v:stroke joinstyle="miter"/>
              <v:path gradientshapeok="t" o:connecttype="rect"/>
            </v:shapetype>
            <v:shape id="Pole tekstowe 15" o:spid="_x0000_s1026" type="#_x0000_t202" style="position:absolute;margin-left:192.7pt;margin-top:5.7pt;width:103pt;height:3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" stroked="f">
              <v:textbox>
                <w:txbxContent>
                  <w:p w14:paraId="31447378" w14:textId="330CDC05" w:rsidR="00021CED" w:rsidRPr="003E6853" w:rsidRDefault="00021CED" w:rsidP="00021CED">
                    <w:pPr>
                      <w:rPr>
                        <w:rFonts w:ascii="Raleway" w:hAnsi="Raleway"/>
                        <w:sz w:val="16"/>
                        <w:szCs w:val="16"/>
                        <w:lang w:val="en-US"/>
                      </w:rPr>
                    </w:pPr>
                    <w:r w:rsidRPr="003E6853">
                      <w:rPr>
                        <w:rFonts w:ascii="Raleway" w:hAnsi="Raleway"/>
                        <w:sz w:val="16"/>
                        <w:szCs w:val="16"/>
                        <w:lang w:val="en-US"/>
                      </w:rPr>
                      <w:t xml:space="preserve">Tel. </w:t>
                    </w:r>
                    <w:r w:rsidRPr="003E6853">
                      <w:rPr>
                        <w:rFonts w:ascii="Raleway" w:hAnsi="Raleway"/>
                        <w:b/>
                        <w:sz w:val="16"/>
                        <w:szCs w:val="16"/>
                        <w:lang w:val="en-US"/>
                      </w:rPr>
                      <w:t>62 598 52 70</w:t>
                    </w:r>
                    <w:r w:rsidRPr="003E6853">
                      <w:rPr>
                        <w:rFonts w:ascii="Raleway" w:hAnsi="Raleway"/>
                        <w:sz w:val="16"/>
                        <w:szCs w:val="16"/>
                        <w:lang w:val="en-US"/>
                      </w:rPr>
                      <w:br/>
                      <w:t xml:space="preserve">E-mail: </w:t>
                    </w:r>
                    <w:r w:rsidR="004D25B5">
                      <w:rPr>
                        <w:rFonts w:ascii="Raleway" w:hAnsi="Raleway"/>
                        <w:b/>
                        <w:sz w:val="16"/>
                        <w:szCs w:val="16"/>
                        <w:lang w:val="en-US"/>
                      </w:rPr>
                      <w:t>poczta</w:t>
                    </w:r>
                    <w:r w:rsidRPr="003E6853">
                      <w:rPr>
                        <w:rFonts w:ascii="Raleway" w:hAnsi="Raleway"/>
                        <w:b/>
                        <w:sz w:val="16"/>
                        <w:szCs w:val="16"/>
                        <w:lang w:val="en-US"/>
                      </w:rPr>
                      <w:t>@ouid.pl</w:t>
                    </w:r>
                  </w:p>
                </w:txbxContent>
              </v:textbox>
            </v:shape>
          </w:pict>
        </mc:Fallback>
      </mc:AlternateContent>
    </w:r>
    <w:r>
      <w:rPr>
        <w:rFonts w:ascii="Raleway" w:hAnsi="Raleway"/>
        <w:b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E7E872" wp14:editId="53CD52AD">
              <wp:simplePos x="0" y="0"/>
              <wp:positionH relativeFrom="column">
                <wp:posOffset>4598998</wp:posOffset>
              </wp:positionH>
              <wp:positionV relativeFrom="paragraph">
                <wp:posOffset>67310</wp:posOffset>
              </wp:positionV>
              <wp:extent cx="1507490" cy="477520"/>
              <wp:effectExtent l="0" t="0" r="1905" b="1905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7490" cy="477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E880E" w14:textId="77777777" w:rsidR="00021CED" w:rsidRPr="003619C7" w:rsidRDefault="00021CED" w:rsidP="00021CED">
                          <w:pPr>
                            <w:rPr>
                              <w:b/>
                            </w:rPr>
                          </w:pPr>
                          <w:r w:rsidRPr="003619C7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</w:rPr>
                            <w:t>www.oswietlenie.kalisz.pl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E7E872" id="Pole tekstowe 16" o:spid="_x0000_s1027" type="#_x0000_t202" style="position:absolute;margin-left:362.15pt;margin-top:5.3pt;width:118.7pt;height:3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" stroked="f">
              <v:textbox>
                <w:txbxContent>
                  <w:p w14:paraId="2A0E880E" w14:textId="77777777" w:rsidR="00021CED" w:rsidRPr="003619C7" w:rsidRDefault="00021CED" w:rsidP="00021CED">
                    <w:pPr>
                      <w:rPr>
                        <w:b/>
                      </w:rPr>
                    </w:pPr>
                    <w:r w:rsidRPr="003619C7">
                      <w:rPr>
                        <w:rFonts w:ascii="Raleway" w:hAnsi="Raleway"/>
                        <w:b/>
                        <w:sz w:val="16"/>
                        <w:szCs w:val="16"/>
                      </w:rPr>
                      <w:t>www.oswietlenie.kalisz.pl</w:t>
                    </w:r>
                  </w:p>
                </w:txbxContent>
              </v:textbox>
            </v:shape>
          </w:pict>
        </mc:Fallback>
      </mc:AlternateContent>
    </w:r>
  </w:p>
  <w:p w14:paraId="1D8F3538" w14:textId="77777777" w:rsidR="00021CED" w:rsidRPr="00690E9F" w:rsidRDefault="00021CED" w:rsidP="00021CED">
    <w:pPr>
      <w:pStyle w:val="Stopka"/>
      <w:rPr>
        <w:sz w:val="12"/>
        <w:szCs w:val="12"/>
      </w:rPr>
    </w:pPr>
    <w:r w:rsidRPr="003619C7">
      <w:rPr>
        <w:rFonts w:ascii="Raleway" w:hAnsi="Raleway"/>
        <w:b/>
        <w:sz w:val="16"/>
        <w:szCs w:val="16"/>
      </w:rPr>
      <w:t xml:space="preserve">OŚWIETLENIE </w:t>
    </w:r>
    <w:r w:rsidRPr="003619C7">
      <w:rPr>
        <w:rFonts w:ascii="Raleway" w:hAnsi="Raleway"/>
        <w:b/>
        <w:sz w:val="16"/>
        <w:szCs w:val="16"/>
      </w:rPr>
      <w:br/>
      <w:t>ULICZNE I DROGOWE SP. Z O.O.</w:t>
    </w:r>
    <w:r w:rsidRPr="003619C7">
      <w:rPr>
        <w:rFonts w:ascii="Raleway" w:hAnsi="Raleway"/>
        <w:sz w:val="16"/>
        <w:szCs w:val="16"/>
      </w:rPr>
      <w:br/>
      <w:t>ul. Wrocławska 71A, 62-800 Kalisz</w:t>
    </w:r>
    <w:r w:rsidRPr="003619C7">
      <w:rPr>
        <w:rFonts w:ascii="Raleway" w:hAnsi="Raleway"/>
        <w:sz w:val="16"/>
        <w:szCs w:val="16"/>
      </w:rPr>
      <w:ptab w:relativeTo="margin" w:alignment="center" w:leader="none"/>
    </w:r>
    <w:r>
      <w:ptab w:relativeTo="margin" w:alignment="right" w:leader="none"/>
    </w:r>
  </w:p>
  <w:p w14:paraId="773888F2" w14:textId="7578AAFC" w:rsidR="00021CED" w:rsidRPr="00021CED" w:rsidRDefault="00021CED" w:rsidP="00021CED">
    <w:pPr>
      <w:pStyle w:val="Stopka"/>
      <w:rPr>
        <w:rFonts w:ascii="Raleway" w:hAnsi="Raleway"/>
        <w:sz w:val="14"/>
        <w:szCs w:val="14"/>
      </w:rPr>
    </w:pPr>
  </w:p>
  <w:p w14:paraId="297238F2" w14:textId="77777777" w:rsidR="0079280D" w:rsidRDefault="007928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ED2DE" w14:textId="77777777" w:rsidR="005C3A04" w:rsidRDefault="005C3A04" w:rsidP="00CE5965">
      <w:pPr>
        <w:spacing w:after="0" w:line="240" w:lineRule="auto"/>
      </w:pPr>
      <w:r>
        <w:separator/>
      </w:r>
    </w:p>
  </w:footnote>
  <w:footnote w:type="continuationSeparator" w:id="0">
    <w:p w14:paraId="0DDCB99D" w14:textId="77777777" w:rsidR="005C3A04" w:rsidRDefault="005C3A04" w:rsidP="00CE5965">
      <w:pPr>
        <w:spacing w:after="0" w:line="240" w:lineRule="auto"/>
      </w:pPr>
      <w:r>
        <w:continuationSeparator/>
      </w:r>
    </w:p>
  </w:footnote>
  <w:footnote w:type="continuationNotice" w:id="1">
    <w:p w14:paraId="3454F6F2" w14:textId="77777777" w:rsidR="00635F2E" w:rsidRDefault="00635F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E345D" w14:textId="77777777" w:rsidR="00CE5965" w:rsidRDefault="00F042A0">
    <w:pPr>
      <w:pStyle w:val="Nagwek"/>
    </w:pPr>
    <w:r>
      <w:rPr>
        <w:noProof/>
        <w:lang w:eastAsia="pl-PL"/>
      </w:rPr>
      <w:pict w14:anchorId="7411B4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748897" o:spid="_x0000_s1056" type="#_x0000_t75" style="position:absolute;margin-left:0;margin-top:0;width:595.2pt;height:841.9pt;z-index:-251654144;mso-position-horizontal:center;mso-position-horizontal-relative:margin;mso-position-vertical:center;mso-position-vertical-relative:margin" o:allowincell="f">
          <v:imagedata r:id="rId1" o:title="papier_firmowy_0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E450" w14:textId="77777777" w:rsidR="0079280D" w:rsidRDefault="0079280D" w:rsidP="0079280D">
    <w:pPr>
      <w:pStyle w:val="Nagwek"/>
      <w:ind w:left="9204" w:hanging="9204"/>
    </w:pPr>
    <w:r>
      <w:rPr>
        <w:noProof/>
        <w:lang w:eastAsia="pl-PL"/>
      </w:rPr>
      <w:drawing>
        <wp:anchor distT="0" distB="0" distL="114300" distR="114300" simplePos="0" relativeHeight="251656192" behindDoc="0" locked="0" layoutInCell="1" allowOverlap="1" wp14:anchorId="413D580A" wp14:editId="69675896">
          <wp:simplePos x="0" y="0"/>
          <wp:positionH relativeFrom="margin">
            <wp:posOffset>9533</wp:posOffset>
          </wp:positionH>
          <wp:positionV relativeFrom="paragraph">
            <wp:posOffset>27636</wp:posOffset>
          </wp:positionV>
          <wp:extent cx="1052737" cy="516103"/>
          <wp:effectExtent l="0" t="0" r="0" b="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737" cy="51610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299CC3E" w14:textId="77777777" w:rsidR="0079280D" w:rsidRDefault="0079280D" w:rsidP="0079280D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0" layoutInCell="1" allowOverlap="0" wp14:anchorId="3CBE7458" wp14:editId="7182257D">
              <wp:simplePos x="0" y="0"/>
              <wp:positionH relativeFrom="column">
                <wp:posOffset>-1905</wp:posOffset>
              </wp:positionH>
              <wp:positionV relativeFrom="page">
                <wp:posOffset>740410</wp:posOffset>
              </wp:positionV>
              <wp:extent cx="5940000" cy="0"/>
              <wp:effectExtent l="0" t="0" r="0" b="0"/>
              <wp:wrapNone/>
              <wp:docPr id="17" name="Łącznik prosty ze strzałką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ChangeShapeType="1"/>
                    </wps:cNvCnPr>
                    <wps:spPr bwMode="auto">
                      <a:xfrm>
                        <a:off x="0" y="0"/>
                        <a:ext cx="59400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5FA8A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.15pt;margin-top:58.3pt;width:467.7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" o:allowoverlap="f" strokecolor="#f3ed1b" strokeweight="2pt">
              <o:lock v:ext="edit" aspectratio="t"/>
              <w10:wrap anchory="page"/>
            </v:shape>
          </w:pict>
        </mc:Fallback>
      </mc:AlternateContent>
    </w:r>
  </w:p>
  <w:p w14:paraId="6E71F492" w14:textId="7492AF2A" w:rsidR="001E4217" w:rsidRDefault="001E4217" w:rsidP="001E4217">
    <w:pPr>
      <w:pStyle w:val="Nagwek"/>
      <w:ind w:left="9204" w:hanging="9204"/>
    </w:pPr>
  </w:p>
  <w:p w14:paraId="24C088D7" w14:textId="3A56C9A1" w:rsidR="001E4217" w:rsidRDefault="001E4217" w:rsidP="001E4217">
    <w:pPr>
      <w:pStyle w:val="Nagwek"/>
    </w:pPr>
  </w:p>
  <w:p w14:paraId="094E6711" w14:textId="77777777" w:rsidR="001E4217" w:rsidRDefault="001E42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5C0C5" w14:textId="524EB047" w:rsidR="005E02C5" w:rsidRDefault="005E02C5" w:rsidP="005E02C5">
    <w:pPr>
      <w:pStyle w:val="Nagwek"/>
      <w:ind w:left="9204" w:hanging="9204"/>
    </w:pPr>
    <w:bookmarkStart w:id="0" w:name="_Hlk102642364"/>
    <w:bookmarkStart w:id="1" w:name="_Hlk102642365"/>
  </w:p>
  <w:bookmarkEnd w:id="0"/>
  <w:bookmarkEnd w:id="1"/>
  <w:p w14:paraId="21011F68" w14:textId="2FCD68C3" w:rsidR="00CE5965" w:rsidRDefault="00CE59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720A"/>
    <w:multiLevelType w:val="hybridMultilevel"/>
    <w:tmpl w:val="B6904B8E"/>
    <w:lvl w:ilvl="0" w:tplc="97E0EE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6B52DC"/>
    <w:multiLevelType w:val="hybridMultilevel"/>
    <w:tmpl w:val="ED382B2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9BF0BA0"/>
    <w:multiLevelType w:val="hybridMultilevel"/>
    <w:tmpl w:val="3DC288BE"/>
    <w:lvl w:ilvl="0" w:tplc="F8A21E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D37A8"/>
    <w:multiLevelType w:val="hybridMultilevel"/>
    <w:tmpl w:val="E8F0DFB0"/>
    <w:name w:val="WW8Num82322222"/>
    <w:lvl w:ilvl="0" w:tplc="FFA60DC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auto"/>
      </w:rPr>
    </w:lvl>
    <w:lvl w:ilvl="1" w:tplc="962A33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721248"/>
    <w:multiLevelType w:val="hybridMultilevel"/>
    <w:tmpl w:val="1BEE006A"/>
    <w:lvl w:ilvl="0" w:tplc="0DDC255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E1298"/>
    <w:multiLevelType w:val="hybridMultilevel"/>
    <w:tmpl w:val="00228464"/>
    <w:lvl w:ilvl="0" w:tplc="0DDC255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0"/>
      </w:rPr>
    </w:lvl>
    <w:lvl w:ilvl="1" w:tplc="78F856E4">
      <w:start w:val="1"/>
      <w:numFmt w:val="decimal"/>
      <w:lvlText w:val="%2."/>
      <w:lvlJc w:val="left"/>
      <w:pPr>
        <w:ind w:left="1440" w:hanging="360"/>
      </w:pPr>
      <w:rPr>
        <w:rFonts w:asciiTheme="majorHAnsi" w:eastAsia="Calibri" w:hAnsiTheme="majorHAnsi" w:cstheme="maj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81A90"/>
    <w:multiLevelType w:val="hybridMultilevel"/>
    <w:tmpl w:val="9AE6FF90"/>
    <w:lvl w:ilvl="0" w:tplc="60A87300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D1266"/>
    <w:multiLevelType w:val="hybridMultilevel"/>
    <w:tmpl w:val="E40426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E013353"/>
    <w:multiLevelType w:val="multilevel"/>
    <w:tmpl w:val="5A30470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  <w:rPr>
        <w:rFonts w:asciiTheme="majorHAnsi" w:eastAsia="Calibri" w:hAnsiTheme="majorHAnsi" w:cstheme="majorHAnsi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CF00A3"/>
    <w:multiLevelType w:val="hybridMultilevel"/>
    <w:tmpl w:val="45A41E36"/>
    <w:lvl w:ilvl="0" w:tplc="0DDC255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274ED"/>
    <w:multiLevelType w:val="hybridMultilevel"/>
    <w:tmpl w:val="384667E4"/>
    <w:lvl w:ilvl="0" w:tplc="97E0EEEA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367DA"/>
    <w:multiLevelType w:val="multilevel"/>
    <w:tmpl w:val="5A30470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  <w:rPr>
        <w:rFonts w:asciiTheme="majorHAnsi" w:eastAsia="Calibri" w:hAnsiTheme="majorHAnsi" w:cstheme="majorHAnsi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1F6EE6"/>
    <w:multiLevelType w:val="multilevel"/>
    <w:tmpl w:val="58CE28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C3E7256"/>
    <w:multiLevelType w:val="multilevel"/>
    <w:tmpl w:val="3DC8AC96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none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71145C"/>
    <w:multiLevelType w:val="hybridMultilevel"/>
    <w:tmpl w:val="77E4C0A8"/>
    <w:lvl w:ilvl="0" w:tplc="8E5A901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spacing w:val="-16"/>
        <w:w w:val="9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83AC7"/>
    <w:multiLevelType w:val="multilevel"/>
    <w:tmpl w:val="52422F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E4B1F4F"/>
    <w:multiLevelType w:val="multilevel"/>
    <w:tmpl w:val="BB8EAA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220336E"/>
    <w:multiLevelType w:val="hybridMultilevel"/>
    <w:tmpl w:val="98E87CA4"/>
    <w:lvl w:ilvl="0" w:tplc="0DDC255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A37C2"/>
    <w:multiLevelType w:val="multilevel"/>
    <w:tmpl w:val="94B44AE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4667981"/>
    <w:multiLevelType w:val="hybridMultilevel"/>
    <w:tmpl w:val="9072DF7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7C7410E6">
      <w:start w:val="1"/>
      <w:numFmt w:val="decimal"/>
      <w:lvlText w:val="%3)"/>
      <w:lvlJc w:val="left"/>
      <w:pPr>
        <w:ind w:left="64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552ACC"/>
    <w:multiLevelType w:val="hybridMultilevel"/>
    <w:tmpl w:val="2CCCE280"/>
    <w:lvl w:ilvl="0" w:tplc="0DDC255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EC59B1"/>
    <w:multiLevelType w:val="multilevel"/>
    <w:tmpl w:val="43FCAE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911CCB"/>
    <w:multiLevelType w:val="hybridMultilevel"/>
    <w:tmpl w:val="87D21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708DB"/>
    <w:multiLevelType w:val="hybridMultilevel"/>
    <w:tmpl w:val="F5BCB6CA"/>
    <w:lvl w:ilvl="0" w:tplc="0415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7" w15:restartNumberingAfterBreak="0">
    <w:nsid w:val="3A9C3190"/>
    <w:multiLevelType w:val="hybridMultilevel"/>
    <w:tmpl w:val="1778AF20"/>
    <w:lvl w:ilvl="0" w:tplc="0DDC255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0"/>
      </w:rPr>
    </w:lvl>
    <w:lvl w:ilvl="1" w:tplc="E384DE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2E71E2"/>
    <w:multiLevelType w:val="hybridMultilevel"/>
    <w:tmpl w:val="5AF6EE6A"/>
    <w:lvl w:ilvl="0" w:tplc="851C115C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E53B8C"/>
    <w:multiLevelType w:val="hybridMultilevel"/>
    <w:tmpl w:val="B6DC97C8"/>
    <w:lvl w:ilvl="0" w:tplc="000ADE70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D3054F"/>
    <w:multiLevelType w:val="multilevel"/>
    <w:tmpl w:val="B4B28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0E1935"/>
    <w:multiLevelType w:val="multilevel"/>
    <w:tmpl w:val="884AFC7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CE2803"/>
    <w:multiLevelType w:val="hybridMultilevel"/>
    <w:tmpl w:val="89ECB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863039"/>
    <w:multiLevelType w:val="multilevel"/>
    <w:tmpl w:val="89004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53689D"/>
    <w:multiLevelType w:val="hybridMultilevel"/>
    <w:tmpl w:val="DCE6E83A"/>
    <w:lvl w:ilvl="0" w:tplc="0DDC255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0"/>
      </w:rPr>
    </w:lvl>
    <w:lvl w:ilvl="1" w:tplc="801EA4CA">
      <w:start w:val="1"/>
      <w:numFmt w:val="decimal"/>
      <w:lvlText w:val="%2."/>
      <w:lvlJc w:val="left"/>
      <w:pPr>
        <w:ind w:left="1440" w:hanging="360"/>
      </w:pPr>
      <w:rPr>
        <w:rFonts w:asciiTheme="majorHAnsi" w:eastAsia="Calibri" w:hAnsiTheme="majorHAnsi" w:cstheme="maj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A50939"/>
    <w:multiLevelType w:val="hybridMultilevel"/>
    <w:tmpl w:val="9050D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A917DB"/>
    <w:multiLevelType w:val="multilevel"/>
    <w:tmpl w:val="D13EF0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500F0B57"/>
    <w:multiLevelType w:val="multilevel"/>
    <w:tmpl w:val="1D5E23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52391C88"/>
    <w:multiLevelType w:val="multilevel"/>
    <w:tmpl w:val="A9604B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537046F7"/>
    <w:multiLevelType w:val="multilevel"/>
    <w:tmpl w:val="48DCAE7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73723A1"/>
    <w:multiLevelType w:val="multilevel"/>
    <w:tmpl w:val="1124146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6A807D62"/>
    <w:multiLevelType w:val="hybridMultilevel"/>
    <w:tmpl w:val="111CAF1C"/>
    <w:lvl w:ilvl="0" w:tplc="0DDC255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0"/>
      </w:rPr>
    </w:lvl>
    <w:lvl w:ilvl="1" w:tplc="5FCA53A6">
      <w:start w:val="1"/>
      <w:numFmt w:val="decimal"/>
      <w:lvlText w:val="%2."/>
      <w:lvlJc w:val="left"/>
      <w:pPr>
        <w:ind w:left="1440" w:hanging="360"/>
      </w:pPr>
      <w:rPr>
        <w:rFonts w:asciiTheme="majorHAnsi" w:eastAsia="Calibri" w:hAnsiTheme="majorHAnsi" w:cstheme="maj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3C34D6"/>
    <w:multiLevelType w:val="hybridMultilevel"/>
    <w:tmpl w:val="21AAF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A452DE"/>
    <w:multiLevelType w:val="hybridMultilevel"/>
    <w:tmpl w:val="C0644D50"/>
    <w:lvl w:ilvl="0" w:tplc="97E0EE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F2C320A"/>
    <w:multiLevelType w:val="multilevel"/>
    <w:tmpl w:val="A7E485D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F4339EA"/>
    <w:multiLevelType w:val="hybridMultilevel"/>
    <w:tmpl w:val="B39045EA"/>
    <w:lvl w:ilvl="0" w:tplc="E13676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00B21FA"/>
    <w:multiLevelType w:val="multilevel"/>
    <w:tmpl w:val="65A291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74C6233D"/>
    <w:multiLevelType w:val="hybridMultilevel"/>
    <w:tmpl w:val="C2FCBBF6"/>
    <w:lvl w:ilvl="0" w:tplc="F8A21E88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7F3EB9"/>
    <w:multiLevelType w:val="hybridMultilevel"/>
    <w:tmpl w:val="63401DBC"/>
    <w:lvl w:ilvl="0" w:tplc="97E0EEEA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B6F2D4C"/>
    <w:multiLevelType w:val="hybridMultilevel"/>
    <w:tmpl w:val="9050D4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10503F"/>
    <w:multiLevelType w:val="hybridMultilevel"/>
    <w:tmpl w:val="0B10E2B2"/>
    <w:lvl w:ilvl="0" w:tplc="6FD24AA0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577385">
    <w:abstractNumId w:val="33"/>
  </w:num>
  <w:num w:numId="2" w16cid:durableId="1782070006">
    <w:abstractNumId w:val="12"/>
  </w:num>
  <w:num w:numId="3" w16cid:durableId="996885609">
    <w:abstractNumId w:val="8"/>
  </w:num>
  <w:num w:numId="4" w16cid:durableId="1153792887">
    <w:abstractNumId w:val="21"/>
  </w:num>
  <w:num w:numId="5" w16cid:durableId="81493184">
    <w:abstractNumId w:val="15"/>
  </w:num>
  <w:num w:numId="6" w16cid:durableId="391658283">
    <w:abstractNumId w:val="16"/>
  </w:num>
  <w:num w:numId="7" w16cid:durableId="689524487">
    <w:abstractNumId w:val="46"/>
  </w:num>
  <w:num w:numId="8" w16cid:durableId="1497571272">
    <w:abstractNumId w:val="1"/>
  </w:num>
  <w:num w:numId="9" w16cid:durableId="646981729">
    <w:abstractNumId w:val="13"/>
  </w:num>
  <w:num w:numId="10" w16cid:durableId="156363689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888470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511583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1542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3069747">
    <w:abstractNumId w:val="25"/>
  </w:num>
  <w:num w:numId="15" w16cid:durableId="19177400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155558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283106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8766297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955772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38764479">
    <w:abstractNumId w:val="26"/>
  </w:num>
  <w:num w:numId="21" w16cid:durableId="1775973025">
    <w:abstractNumId w:val="32"/>
  </w:num>
  <w:num w:numId="22" w16cid:durableId="976185126">
    <w:abstractNumId w:val="22"/>
  </w:num>
  <w:num w:numId="23" w16cid:durableId="1824160089">
    <w:abstractNumId w:val="5"/>
  </w:num>
  <w:num w:numId="24" w16cid:durableId="804157467">
    <w:abstractNumId w:val="42"/>
  </w:num>
  <w:num w:numId="25" w16cid:durableId="1152018927">
    <w:abstractNumId w:val="35"/>
  </w:num>
  <w:num w:numId="26" w16cid:durableId="2023971263">
    <w:abstractNumId w:val="19"/>
  </w:num>
  <w:num w:numId="27" w16cid:durableId="132674999">
    <w:abstractNumId w:val="27"/>
  </w:num>
  <w:num w:numId="28" w16cid:durableId="111025621">
    <w:abstractNumId w:val="10"/>
  </w:num>
  <w:num w:numId="29" w16cid:durableId="85152564">
    <w:abstractNumId w:val="51"/>
  </w:num>
  <w:num w:numId="30" w16cid:durableId="1021007604">
    <w:abstractNumId w:val="43"/>
  </w:num>
  <w:num w:numId="31" w16cid:durableId="1397045694">
    <w:abstractNumId w:val="44"/>
  </w:num>
  <w:num w:numId="32" w16cid:durableId="1262765172">
    <w:abstractNumId w:val="0"/>
  </w:num>
  <w:num w:numId="33" w16cid:durableId="358042721">
    <w:abstractNumId w:val="31"/>
  </w:num>
  <w:num w:numId="34" w16cid:durableId="1041172833">
    <w:abstractNumId w:val="40"/>
  </w:num>
  <w:num w:numId="35" w16cid:durableId="431127798">
    <w:abstractNumId w:val="18"/>
  </w:num>
  <w:num w:numId="36" w16cid:durableId="290479096">
    <w:abstractNumId w:val="45"/>
  </w:num>
  <w:num w:numId="37" w16cid:durableId="270824924">
    <w:abstractNumId w:val="30"/>
  </w:num>
  <w:num w:numId="38" w16cid:durableId="746730291">
    <w:abstractNumId w:val="34"/>
  </w:num>
  <w:num w:numId="39" w16cid:durableId="280455546">
    <w:abstractNumId w:val="37"/>
  </w:num>
  <w:num w:numId="40" w16cid:durableId="711924106">
    <w:abstractNumId w:val="24"/>
  </w:num>
  <w:num w:numId="41" w16cid:durableId="190730241">
    <w:abstractNumId w:val="39"/>
  </w:num>
  <w:num w:numId="42" w16cid:durableId="518590363">
    <w:abstractNumId w:val="14"/>
  </w:num>
  <w:num w:numId="43" w16cid:durableId="1292861266">
    <w:abstractNumId w:val="41"/>
  </w:num>
  <w:num w:numId="44" w16cid:durableId="1814175672">
    <w:abstractNumId w:val="20"/>
  </w:num>
  <w:num w:numId="45" w16cid:durableId="394624110">
    <w:abstractNumId w:val="47"/>
  </w:num>
  <w:num w:numId="46" w16cid:durableId="1243371881">
    <w:abstractNumId w:val="17"/>
  </w:num>
  <w:num w:numId="47" w16cid:durableId="1340424907">
    <w:abstractNumId w:val="23"/>
  </w:num>
  <w:num w:numId="48" w16cid:durableId="1641418295">
    <w:abstractNumId w:val="4"/>
  </w:num>
  <w:num w:numId="49" w16cid:durableId="762215845">
    <w:abstractNumId w:val="38"/>
  </w:num>
  <w:num w:numId="50" w16cid:durableId="996347405">
    <w:abstractNumId w:val="9"/>
  </w:num>
  <w:num w:numId="51" w16cid:durableId="1995839019">
    <w:abstractNumId w:val="7"/>
  </w:num>
  <w:numIdMacAtCleanup w:val="50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0"/>
    <wne:hash wne:val="-868583153"/>
  </wne:recipientData>
  <wne:recipientData>
    <wne:active wne:val="1"/>
    <wne:hash wne:val="-1368116216"/>
  </wne:recipientData>
  <wne:recipientData>
    <wne:active wne:val="1"/>
    <wne:hash wne:val="-23516906"/>
  </wne:recipientData>
  <wne:recipientData>
    <wne:active wne:val="1"/>
    <wne:hash wne:val="-1315178171"/>
  </wne:recipientData>
  <wne:recipientData>
    <wne:active wne:val="1"/>
    <wne:hash wne:val="-429460812"/>
  </wne:recipientData>
  <wne:recipientData>
    <wne:active wne:val="1"/>
    <wne:hash wne:val="-593147174"/>
  </wne:recipientData>
  <wne:recipientData>
    <wne:active wne:val="1"/>
    <wne:hash wne:val="123610686"/>
  </wne:recipientData>
  <wne:recipientData>
    <wne:active wne:val="1"/>
    <wne:hash wne:val="-24290955"/>
  </wne:recipientData>
  <wne:recipientData>
    <wne:active wne:val="1"/>
    <wne:hash wne:val="-1967576480"/>
  </wne:recipientData>
  <wne:recipientData>
    <wne:active wne:val="1"/>
    <wne:hash wne:val="-120956111"/>
  </wne:recipientData>
  <wne:recipientData>
    <wne:active wne:val="1"/>
    <wne:hash wne:val="-1781109356"/>
  </wne:recipientData>
  <wne:recipientData>
    <wne:active wne:val="1"/>
    <wne:hash wne:val="-278482807"/>
  </wne:recipientData>
  <wne:recipientData>
    <wne:active wne:val="0"/>
  </wne:recipientData>
  <wne:recipientData>
    <wne:active wne:val="0"/>
    <wne:hash wne:val="1871608220"/>
  </wne:recipientData>
  <wne:recipientData>
    <wne:active wne:val="0"/>
    <wne:hash wne:val="-1136344393"/>
  </wne:recipientData>
  <wne:recipientData>
    <wne:active wne:val="0"/>
    <wne:hash wne:val="99145612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mailMerge>
    <w:mainDocumentType w:val="formLetters"/>
    <w:linkToQuery/>
    <w:dataType w:val="native"/>
    <w:connectString w:val="Provider=Microsoft.ACE.OLEDB.12.0;User ID=Admin;Data Source=C:\Users\pfigiel\Desktop\adresy nowi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Dane kontaktowe gmin$'` "/>
    <w:activeRecord w:val="12"/>
    <w:odso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2"/>
    </w:odso>
  </w:mailMerge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>
      <o:colormru v:ext="edit" colors="#f3ed1b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2C5"/>
    <w:rsid w:val="0000262F"/>
    <w:rsid w:val="000027C0"/>
    <w:rsid w:val="0000441A"/>
    <w:rsid w:val="00006567"/>
    <w:rsid w:val="00006F9A"/>
    <w:rsid w:val="000148CD"/>
    <w:rsid w:val="000208BE"/>
    <w:rsid w:val="000210B3"/>
    <w:rsid w:val="00021CED"/>
    <w:rsid w:val="00031D61"/>
    <w:rsid w:val="00032BB2"/>
    <w:rsid w:val="0003545A"/>
    <w:rsid w:val="000356CE"/>
    <w:rsid w:val="000373B3"/>
    <w:rsid w:val="00045F1D"/>
    <w:rsid w:val="00060A60"/>
    <w:rsid w:val="000700FE"/>
    <w:rsid w:val="00070637"/>
    <w:rsid w:val="000719C7"/>
    <w:rsid w:val="00072077"/>
    <w:rsid w:val="00077922"/>
    <w:rsid w:val="0008217E"/>
    <w:rsid w:val="000821AF"/>
    <w:rsid w:val="00085F8E"/>
    <w:rsid w:val="000A6F45"/>
    <w:rsid w:val="000B11B7"/>
    <w:rsid w:val="000B3DC0"/>
    <w:rsid w:val="000B475B"/>
    <w:rsid w:val="000C02A3"/>
    <w:rsid w:val="000C1EC1"/>
    <w:rsid w:val="000C5B64"/>
    <w:rsid w:val="000C64BB"/>
    <w:rsid w:val="000E0658"/>
    <w:rsid w:val="000E644C"/>
    <w:rsid w:val="000F0EC7"/>
    <w:rsid w:val="000F130A"/>
    <w:rsid w:val="00106C93"/>
    <w:rsid w:val="00117666"/>
    <w:rsid w:val="00117710"/>
    <w:rsid w:val="00120D36"/>
    <w:rsid w:val="0013073A"/>
    <w:rsid w:val="001417B2"/>
    <w:rsid w:val="0014396D"/>
    <w:rsid w:val="00152114"/>
    <w:rsid w:val="00152D51"/>
    <w:rsid w:val="00155338"/>
    <w:rsid w:val="00156EE7"/>
    <w:rsid w:val="00162DB4"/>
    <w:rsid w:val="00167733"/>
    <w:rsid w:val="00176AF0"/>
    <w:rsid w:val="00180386"/>
    <w:rsid w:val="001872BF"/>
    <w:rsid w:val="00192CF4"/>
    <w:rsid w:val="00194D7A"/>
    <w:rsid w:val="001B3A47"/>
    <w:rsid w:val="001B3FA8"/>
    <w:rsid w:val="001D1284"/>
    <w:rsid w:val="001D5C9B"/>
    <w:rsid w:val="001E3267"/>
    <w:rsid w:val="001E4217"/>
    <w:rsid w:val="001F572B"/>
    <w:rsid w:val="00211C03"/>
    <w:rsid w:val="00222E00"/>
    <w:rsid w:val="00222F05"/>
    <w:rsid w:val="00241211"/>
    <w:rsid w:val="0024752B"/>
    <w:rsid w:val="00255B8C"/>
    <w:rsid w:val="00261B7A"/>
    <w:rsid w:val="00281964"/>
    <w:rsid w:val="002909A7"/>
    <w:rsid w:val="00295019"/>
    <w:rsid w:val="002A1FC5"/>
    <w:rsid w:val="002A38A3"/>
    <w:rsid w:val="002A7261"/>
    <w:rsid w:val="002B317D"/>
    <w:rsid w:val="002B712C"/>
    <w:rsid w:val="002C156F"/>
    <w:rsid w:val="002C605E"/>
    <w:rsid w:val="002E1A33"/>
    <w:rsid w:val="002F061D"/>
    <w:rsid w:val="002F7511"/>
    <w:rsid w:val="003032E1"/>
    <w:rsid w:val="00306580"/>
    <w:rsid w:val="00310638"/>
    <w:rsid w:val="003119DF"/>
    <w:rsid w:val="003149A7"/>
    <w:rsid w:val="003212A5"/>
    <w:rsid w:val="00326AAE"/>
    <w:rsid w:val="0034555A"/>
    <w:rsid w:val="00353230"/>
    <w:rsid w:val="003612F3"/>
    <w:rsid w:val="003619C7"/>
    <w:rsid w:val="003631FA"/>
    <w:rsid w:val="003644E3"/>
    <w:rsid w:val="003645C3"/>
    <w:rsid w:val="0036570B"/>
    <w:rsid w:val="00367DCE"/>
    <w:rsid w:val="003750A5"/>
    <w:rsid w:val="003770E2"/>
    <w:rsid w:val="00383608"/>
    <w:rsid w:val="00391224"/>
    <w:rsid w:val="0039729D"/>
    <w:rsid w:val="003B1558"/>
    <w:rsid w:val="003B2CCD"/>
    <w:rsid w:val="003D0102"/>
    <w:rsid w:val="003D415E"/>
    <w:rsid w:val="003D48A7"/>
    <w:rsid w:val="003D742E"/>
    <w:rsid w:val="003E42E8"/>
    <w:rsid w:val="003E6853"/>
    <w:rsid w:val="003F4B6C"/>
    <w:rsid w:val="0040360E"/>
    <w:rsid w:val="004040FE"/>
    <w:rsid w:val="0040412D"/>
    <w:rsid w:val="00405464"/>
    <w:rsid w:val="00414CDB"/>
    <w:rsid w:val="00420D4F"/>
    <w:rsid w:val="00427BCD"/>
    <w:rsid w:val="00436F43"/>
    <w:rsid w:val="004438FF"/>
    <w:rsid w:val="00450E05"/>
    <w:rsid w:val="00451EAA"/>
    <w:rsid w:val="00454A5D"/>
    <w:rsid w:val="004629FC"/>
    <w:rsid w:val="00465023"/>
    <w:rsid w:val="004676C4"/>
    <w:rsid w:val="004759E2"/>
    <w:rsid w:val="00481EF2"/>
    <w:rsid w:val="00483974"/>
    <w:rsid w:val="00486820"/>
    <w:rsid w:val="00487984"/>
    <w:rsid w:val="0049432A"/>
    <w:rsid w:val="004A50FF"/>
    <w:rsid w:val="004A6B36"/>
    <w:rsid w:val="004B37AF"/>
    <w:rsid w:val="004B42E7"/>
    <w:rsid w:val="004B5D56"/>
    <w:rsid w:val="004C20B5"/>
    <w:rsid w:val="004D25B5"/>
    <w:rsid w:val="004D73C0"/>
    <w:rsid w:val="004E7214"/>
    <w:rsid w:val="004F28C6"/>
    <w:rsid w:val="004F3BF4"/>
    <w:rsid w:val="004F3FA2"/>
    <w:rsid w:val="004F78F8"/>
    <w:rsid w:val="00503B94"/>
    <w:rsid w:val="0052000A"/>
    <w:rsid w:val="0052004A"/>
    <w:rsid w:val="00532B3A"/>
    <w:rsid w:val="00535713"/>
    <w:rsid w:val="00536CAE"/>
    <w:rsid w:val="00541E51"/>
    <w:rsid w:val="0055028C"/>
    <w:rsid w:val="00556C17"/>
    <w:rsid w:val="005656C0"/>
    <w:rsid w:val="00566F63"/>
    <w:rsid w:val="00567C60"/>
    <w:rsid w:val="00571AEE"/>
    <w:rsid w:val="00576583"/>
    <w:rsid w:val="0057706B"/>
    <w:rsid w:val="00594627"/>
    <w:rsid w:val="00596A8C"/>
    <w:rsid w:val="005A48A0"/>
    <w:rsid w:val="005A59EA"/>
    <w:rsid w:val="005A79F4"/>
    <w:rsid w:val="005B2A77"/>
    <w:rsid w:val="005B7922"/>
    <w:rsid w:val="005C0A2F"/>
    <w:rsid w:val="005C3A04"/>
    <w:rsid w:val="005C5E61"/>
    <w:rsid w:val="005D52C5"/>
    <w:rsid w:val="005E02C5"/>
    <w:rsid w:val="005E2287"/>
    <w:rsid w:val="005E70A9"/>
    <w:rsid w:val="00600D9E"/>
    <w:rsid w:val="00606749"/>
    <w:rsid w:val="00613573"/>
    <w:rsid w:val="00613B40"/>
    <w:rsid w:val="00616BE0"/>
    <w:rsid w:val="00623B7F"/>
    <w:rsid w:val="006273DA"/>
    <w:rsid w:val="00631BFC"/>
    <w:rsid w:val="0063402D"/>
    <w:rsid w:val="00635F2E"/>
    <w:rsid w:val="00643840"/>
    <w:rsid w:val="0065097F"/>
    <w:rsid w:val="00650F8B"/>
    <w:rsid w:val="006532D2"/>
    <w:rsid w:val="00661F8F"/>
    <w:rsid w:val="00670FE9"/>
    <w:rsid w:val="00685A0B"/>
    <w:rsid w:val="00686966"/>
    <w:rsid w:val="00690E9F"/>
    <w:rsid w:val="00692E7A"/>
    <w:rsid w:val="006A167E"/>
    <w:rsid w:val="006A1B7C"/>
    <w:rsid w:val="006A4A1C"/>
    <w:rsid w:val="006B31E7"/>
    <w:rsid w:val="006B4795"/>
    <w:rsid w:val="006B697A"/>
    <w:rsid w:val="006C72FA"/>
    <w:rsid w:val="006C7C61"/>
    <w:rsid w:val="006D12E4"/>
    <w:rsid w:val="006E03BE"/>
    <w:rsid w:val="006E6070"/>
    <w:rsid w:val="006E6D77"/>
    <w:rsid w:val="006F0A56"/>
    <w:rsid w:val="006F5647"/>
    <w:rsid w:val="00700AAB"/>
    <w:rsid w:val="00701822"/>
    <w:rsid w:val="007027F4"/>
    <w:rsid w:val="007055A9"/>
    <w:rsid w:val="007057C2"/>
    <w:rsid w:val="007070F6"/>
    <w:rsid w:val="00707101"/>
    <w:rsid w:val="00710FE1"/>
    <w:rsid w:val="00711E29"/>
    <w:rsid w:val="007138FA"/>
    <w:rsid w:val="00721468"/>
    <w:rsid w:val="00724238"/>
    <w:rsid w:val="0073041E"/>
    <w:rsid w:val="007350FB"/>
    <w:rsid w:val="00760F24"/>
    <w:rsid w:val="00762695"/>
    <w:rsid w:val="00762C31"/>
    <w:rsid w:val="00766C27"/>
    <w:rsid w:val="00772B51"/>
    <w:rsid w:val="0078431D"/>
    <w:rsid w:val="00791B8C"/>
    <w:rsid w:val="0079280D"/>
    <w:rsid w:val="007940AA"/>
    <w:rsid w:val="00794B2D"/>
    <w:rsid w:val="007A223D"/>
    <w:rsid w:val="007A3A7C"/>
    <w:rsid w:val="007A420B"/>
    <w:rsid w:val="007B418E"/>
    <w:rsid w:val="007B538C"/>
    <w:rsid w:val="007B7ECF"/>
    <w:rsid w:val="007C0C17"/>
    <w:rsid w:val="007C1CA3"/>
    <w:rsid w:val="007C4363"/>
    <w:rsid w:val="007C6DF1"/>
    <w:rsid w:val="007D0548"/>
    <w:rsid w:val="007E36C2"/>
    <w:rsid w:val="007E3F3F"/>
    <w:rsid w:val="007E7452"/>
    <w:rsid w:val="007F78B1"/>
    <w:rsid w:val="0080136B"/>
    <w:rsid w:val="00801BFF"/>
    <w:rsid w:val="00801C67"/>
    <w:rsid w:val="008034F3"/>
    <w:rsid w:val="00804AFC"/>
    <w:rsid w:val="00806F5D"/>
    <w:rsid w:val="00811E88"/>
    <w:rsid w:val="0081457E"/>
    <w:rsid w:val="00824315"/>
    <w:rsid w:val="00825F48"/>
    <w:rsid w:val="0082787C"/>
    <w:rsid w:val="008311EC"/>
    <w:rsid w:val="00845245"/>
    <w:rsid w:val="00847E09"/>
    <w:rsid w:val="00855545"/>
    <w:rsid w:val="0085636F"/>
    <w:rsid w:val="00857421"/>
    <w:rsid w:val="008604B8"/>
    <w:rsid w:val="00861A7C"/>
    <w:rsid w:val="008655A4"/>
    <w:rsid w:val="00870FA8"/>
    <w:rsid w:val="008817FE"/>
    <w:rsid w:val="008965B4"/>
    <w:rsid w:val="008A206E"/>
    <w:rsid w:val="008A22BB"/>
    <w:rsid w:val="008A4CB8"/>
    <w:rsid w:val="008A7E4B"/>
    <w:rsid w:val="008C0DB0"/>
    <w:rsid w:val="008C0E43"/>
    <w:rsid w:val="008C58FF"/>
    <w:rsid w:val="008D206F"/>
    <w:rsid w:val="008D64E2"/>
    <w:rsid w:val="008E4E09"/>
    <w:rsid w:val="008F0AC9"/>
    <w:rsid w:val="008F110D"/>
    <w:rsid w:val="008F1B76"/>
    <w:rsid w:val="008F40B0"/>
    <w:rsid w:val="008F564F"/>
    <w:rsid w:val="008F6200"/>
    <w:rsid w:val="008F7204"/>
    <w:rsid w:val="008F741B"/>
    <w:rsid w:val="00917714"/>
    <w:rsid w:val="00917A8F"/>
    <w:rsid w:val="00922C27"/>
    <w:rsid w:val="00923ABB"/>
    <w:rsid w:val="00931285"/>
    <w:rsid w:val="009330A9"/>
    <w:rsid w:val="00936067"/>
    <w:rsid w:val="00936E26"/>
    <w:rsid w:val="009452A0"/>
    <w:rsid w:val="0095455D"/>
    <w:rsid w:val="009635F0"/>
    <w:rsid w:val="00970518"/>
    <w:rsid w:val="009716E1"/>
    <w:rsid w:val="00973D8A"/>
    <w:rsid w:val="0097733D"/>
    <w:rsid w:val="00983BD3"/>
    <w:rsid w:val="00992C93"/>
    <w:rsid w:val="009949AE"/>
    <w:rsid w:val="00995A5C"/>
    <w:rsid w:val="009B0E0B"/>
    <w:rsid w:val="009B33A1"/>
    <w:rsid w:val="009B3406"/>
    <w:rsid w:val="009D2008"/>
    <w:rsid w:val="009D6027"/>
    <w:rsid w:val="009E3496"/>
    <w:rsid w:val="009E3D3E"/>
    <w:rsid w:val="009F175A"/>
    <w:rsid w:val="009F3D1F"/>
    <w:rsid w:val="00A002EC"/>
    <w:rsid w:val="00A06C25"/>
    <w:rsid w:val="00A1219A"/>
    <w:rsid w:val="00A123B0"/>
    <w:rsid w:val="00A154E7"/>
    <w:rsid w:val="00A1564F"/>
    <w:rsid w:val="00A2035A"/>
    <w:rsid w:val="00A2486F"/>
    <w:rsid w:val="00A27B19"/>
    <w:rsid w:val="00A34284"/>
    <w:rsid w:val="00A3694B"/>
    <w:rsid w:val="00A40A95"/>
    <w:rsid w:val="00A602F9"/>
    <w:rsid w:val="00A71559"/>
    <w:rsid w:val="00A81E7C"/>
    <w:rsid w:val="00A87A3B"/>
    <w:rsid w:val="00A87C66"/>
    <w:rsid w:val="00A95BC6"/>
    <w:rsid w:val="00A95CE2"/>
    <w:rsid w:val="00A963C9"/>
    <w:rsid w:val="00AA687C"/>
    <w:rsid w:val="00AA693A"/>
    <w:rsid w:val="00AB416E"/>
    <w:rsid w:val="00AC09F7"/>
    <w:rsid w:val="00AC4DD0"/>
    <w:rsid w:val="00AD44A1"/>
    <w:rsid w:val="00AE1CA7"/>
    <w:rsid w:val="00AE2F3D"/>
    <w:rsid w:val="00AF6C40"/>
    <w:rsid w:val="00B022A2"/>
    <w:rsid w:val="00B07A12"/>
    <w:rsid w:val="00B10F28"/>
    <w:rsid w:val="00B11BF8"/>
    <w:rsid w:val="00B14891"/>
    <w:rsid w:val="00B16422"/>
    <w:rsid w:val="00B42A1D"/>
    <w:rsid w:val="00B45F32"/>
    <w:rsid w:val="00B50CEB"/>
    <w:rsid w:val="00B51D61"/>
    <w:rsid w:val="00B54689"/>
    <w:rsid w:val="00B54C87"/>
    <w:rsid w:val="00B65737"/>
    <w:rsid w:val="00B6680F"/>
    <w:rsid w:val="00B70101"/>
    <w:rsid w:val="00B72A78"/>
    <w:rsid w:val="00B96EB8"/>
    <w:rsid w:val="00B97187"/>
    <w:rsid w:val="00BA38FC"/>
    <w:rsid w:val="00BB041E"/>
    <w:rsid w:val="00BB0FCC"/>
    <w:rsid w:val="00BB2E0D"/>
    <w:rsid w:val="00BB3BD4"/>
    <w:rsid w:val="00BB7892"/>
    <w:rsid w:val="00BB7D62"/>
    <w:rsid w:val="00BC10FB"/>
    <w:rsid w:val="00BC54F8"/>
    <w:rsid w:val="00BC71BC"/>
    <w:rsid w:val="00BD057D"/>
    <w:rsid w:val="00BD1754"/>
    <w:rsid w:val="00BD1BFB"/>
    <w:rsid w:val="00BD23EE"/>
    <w:rsid w:val="00BD7F70"/>
    <w:rsid w:val="00BE2C54"/>
    <w:rsid w:val="00BF0650"/>
    <w:rsid w:val="00BF3EA9"/>
    <w:rsid w:val="00C02671"/>
    <w:rsid w:val="00C073B0"/>
    <w:rsid w:val="00C11A00"/>
    <w:rsid w:val="00C14211"/>
    <w:rsid w:val="00C32D28"/>
    <w:rsid w:val="00C37F36"/>
    <w:rsid w:val="00C44CA8"/>
    <w:rsid w:val="00C45888"/>
    <w:rsid w:val="00C640E9"/>
    <w:rsid w:val="00C70436"/>
    <w:rsid w:val="00C73064"/>
    <w:rsid w:val="00C85D34"/>
    <w:rsid w:val="00C868CB"/>
    <w:rsid w:val="00C925AE"/>
    <w:rsid w:val="00C93123"/>
    <w:rsid w:val="00CA26EB"/>
    <w:rsid w:val="00CB01FB"/>
    <w:rsid w:val="00CC0756"/>
    <w:rsid w:val="00CC41AA"/>
    <w:rsid w:val="00CC52DB"/>
    <w:rsid w:val="00CE29B8"/>
    <w:rsid w:val="00CE349E"/>
    <w:rsid w:val="00CE4976"/>
    <w:rsid w:val="00CE5965"/>
    <w:rsid w:val="00CE7CCA"/>
    <w:rsid w:val="00CE7E6C"/>
    <w:rsid w:val="00D0511B"/>
    <w:rsid w:val="00D147BB"/>
    <w:rsid w:val="00D16912"/>
    <w:rsid w:val="00D16BF4"/>
    <w:rsid w:val="00D203B6"/>
    <w:rsid w:val="00D249C7"/>
    <w:rsid w:val="00D25812"/>
    <w:rsid w:val="00D27939"/>
    <w:rsid w:val="00D3493B"/>
    <w:rsid w:val="00D4215E"/>
    <w:rsid w:val="00D46C77"/>
    <w:rsid w:val="00D5004F"/>
    <w:rsid w:val="00D509CC"/>
    <w:rsid w:val="00D514B3"/>
    <w:rsid w:val="00D5280D"/>
    <w:rsid w:val="00D67EDB"/>
    <w:rsid w:val="00D7138D"/>
    <w:rsid w:val="00D94005"/>
    <w:rsid w:val="00DA1381"/>
    <w:rsid w:val="00DA16BC"/>
    <w:rsid w:val="00DC3E12"/>
    <w:rsid w:val="00DD1A19"/>
    <w:rsid w:val="00DD4C53"/>
    <w:rsid w:val="00E06AA0"/>
    <w:rsid w:val="00E353C0"/>
    <w:rsid w:val="00E37749"/>
    <w:rsid w:val="00E41FFA"/>
    <w:rsid w:val="00E446E3"/>
    <w:rsid w:val="00E46245"/>
    <w:rsid w:val="00E51E44"/>
    <w:rsid w:val="00E579D0"/>
    <w:rsid w:val="00E60187"/>
    <w:rsid w:val="00E61849"/>
    <w:rsid w:val="00E74716"/>
    <w:rsid w:val="00E76FF2"/>
    <w:rsid w:val="00E77DF6"/>
    <w:rsid w:val="00E8225D"/>
    <w:rsid w:val="00E86AC7"/>
    <w:rsid w:val="00E957F8"/>
    <w:rsid w:val="00EB0AB6"/>
    <w:rsid w:val="00EB1C19"/>
    <w:rsid w:val="00EB2638"/>
    <w:rsid w:val="00EB3EC0"/>
    <w:rsid w:val="00EC7F55"/>
    <w:rsid w:val="00ED15D6"/>
    <w:rsid w:val="00F00963"/>
    <w:rsid w:val="00F03494"/>
    <w:rsid w:val="00F042A0"/>
    <w:rsid w:val="00F05FA2"/>
    <w:rsid w:val="00F07C29"/>
    <w:rsid w:val="00F112B4"/>
    <w:rsid w:val="00F12731"/>
    <w:rsid w:val="00F2002A"/>
    <w:rsid w:val="00F200DB"/>
    <w:rsid w:val="00F21047"/>
    <w:rsid w:val="00F42C47"/>
    <w:rsid w:val="00F43A20"/>
    <w:rsid w:val="00F5622B"/>
    <w:rsid w:val="00F634BB"/>
    <w:rsid w:val="00F648F5"/>
    <w:rsid w:val="00F71086"/>
    <w:rsid w:val="00F72E2E"/>
    <w:rsid w:val="00F76A7D"/>
    <w:rsid w:val="00F76D62"/>
    <w:rsid w:val="00F77BF8"/>
    <w:rsid w:val="00F81724"/>
    <w:rsid w:val="00F861C8"/>
    <w:rsid w:val="00F97D05"/>
    <w:rsid w:val="00FA26A2"/>
    <w:rsid w:val="00FA64F8"/>
    <w:rsid w:val="00FB02C7"/>
    <w:rsid w:val="00FB4F86"/>
    <w:rsid w:val="00FB51BF"/>
    <w:rsid w:val="00FB6AD6"/>
    <w:rsid w:val="00FC01AC"/>
    <w:rsid w:val="00FC5EE5"/>
    <w:rsid w:val="00FD31A8"/>
    <w:rsid w:val="00FE1982"/>
    <w:rsid w:val="00FE417D"/>
    <w:rsid w:val="00FE5DD1"/>
    <w:rsid w:val="00FF246E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3ed1b"/>
    </o:shapedefaults>
    <o:shapelayout v:ext="edit">
      <o:idmap v:ext="edit" data="2"/>
    </o:shapelayout>
  </w:shapeDefaults>
  <w:decimalSymbol w:val=","/>
  <w:listSeparator w:val=";"/>
  <w14:docId w14:val="5F41D8CC"/>
  <w15:docId w15:val="{3924EB5F-FEEE-4119-B9E1-BFD56815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004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242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640E9"/>
    <w:pPr>
      <w:keepNext/>
      <w:widowControl w:val="0"/>
      <w:autoSpaceDE w:val="0"/>
      <w:autoSpaceDN w:val="0"/>
      <w:adjustRightInd w:val="0"/>
      <w:spacing w:after="0" w:line="240" w:lineRule="auto"/>
      <w:ind w:left="709"/>
      <w:outlineLvl w:val="1"/>
    </w:pPr>
    <w:rPr>
      <w:rFonts w:ascii="Arial" w:eastAsia="Times New Roman" w:hAnsi="Arial" w:cs="Arial"/>
      <w:b/>
      <w:bCs/>
      <w:color w:val="00000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C640E9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/>
      <w:sz w:val="28"/>
      <w:szCs w:val="24"/>
      <w:u w:val="single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C640E9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Arial" w:eastAsia="Times New Roman" w:hAnsi="Arial" w:cs="Arial"/>
      <w:b/>
      <w:bCs/>
      <w:color w:val="00000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640E9"/>
    <w:pPr>
      <w:keepNext/>
      <w:spacing w:after="0" w:line="240" w:lineRule="auto"/>
      <w:outlineLvl w:val="4"/>
    </w:pPr>
    <w:rPr>
      <w:rFonts w:ascii="Arial" w:eastAsia="Times New Roman" w:hAnsi="Arial" w:cs="Arial"/>
      <w:i/>
      <w:iCs/>
      <w:sz w:val="26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E5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E5965"/>
  </w:style>
  <w:style w:type="paragraph" w:styleId="Stopka">
    <w:name w:val="footer"/>
    <w:basedOn w:val="Normalny"/>
    <w:link w:val="StopkaZnak"/>
    <w:unhideWhenUsed/>
    <w:rsid w:val="00CE5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65"/>
  </w:style>
  <w:style w:type="paragraph" w:styleId="Tekstdymka">
    <w:name w:val="Balloon Text"/>
    <w:basedOn w:val="Normalny"/>
    <w:link w:val="TekstdymkaZnak"/>
    <w:unhideWhenUsed/>
    <w:rsid w:val="00AA6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A687C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link w:val="BezodstpwZnak"/>
    <w:uiPriority w:val="1"/>
    <w:qFormat/>
    <w:rsid w:val="005E02C5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5E02C5"/>
    <w:rPr>
      <w:rFonts w:asciiTheme="minorHAnsi" w:eastAsiaTheme="minorEastAsia" w:hAnsiTheme="minorHAnsi" w:cstheme="minorBidi"/>
      <w:sz w:val="22"/>
      <w:szCs w:val="22"/>
    </w:rPr>
  </w:style>
  <w:style w:type="character" w:styleId="Hipercze">
    <w:name w:val="Hyperlink"/>
    <w:basedOn w:val="Domylnaczcionkaakapitu"/>
    <w:unhideWhenUsed/>
    <w:rsid w:val="007055A9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613B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p1,Preambuła,List Paragraph1,List Paragraph2,HŁ_Bullet1,Podsis rysunku,ISCG Numerowanie"/>
    <w:basedOn w:val="Normalny"/>
    <w:link w:val="AkapitzlistZnak"/>
    <w:uiPriority w:val="34"/>
    <w:qFormat/>
    <w:rsid w:val="00762C31"/>
    <w:pPr>
      <w:ind w:left="720"/>
      <w:contextualSpacing/>
    </w:pPr>
  </w:style>
  <w:style w:type="character" w:styleId="Uwydatnienie">
    <w:name w:val="Emphasis"/>
    <w:basedOn w:val="Domylnaczcionkaakapitu"/>
    <w:qFormat/>
    <w:rsid w:val="00BD1BFB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724238"/>
    <w:rPr>
      <w:rFonts w:ascii="Times New Roman" w:eastAsia="Times New Roman" w:hAnsi="Times New Roman"/>
      <w:b/>
      <w:sz w:val="28"/>
    </w:rPr>
  </w:style>
  <w:style w:type="paragraph" w:styleId="Tekstpodstawowy">
    <w:name w:val="Body Text"/>
    <w:basedOn w:val="Normalny"/>
    <w:link w:val="TekstpodstawowyZnak"/>
    <w:rsid w:val="000210B3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210B3"/>
    <w:rPr>
      <w:rFonts w:ascii="Times New Roman" w:eastAsia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0210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0B3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uiPriority w:val="99"/>
    <w:rsid w:val="000210B3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C073B0"/>
    <w:rPr>
      <w:rFonts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073B0"/>
    <w:pPr>
      <w:widowControl w:val="0"/>
      <w:shd w:val="clear" w:color="auto" w:fill="FFFFFF"/>
      <w:spacing w:after="260" w:line="259" w:lineRule="auto"/>
    </w:pPr>
    <w:rPr>
      <w:rFonts w:cs="Calibri"/>
      <w:sz w:val="20"/>
      <w:szCs w:val="20"/>
      <w:lang w:eastAsia="pl-PL"/>
    </w:rPr>
  </w:style>
  <w:style w:type="character" w:styleId="Wyrnienieintensywne">
    <w:name w:val="Intense Emphasis"/>
    <w:uiPriority w:val="21"/>
    <w:qFormat/>
    <w:rsid w:val="00367DCE"/>
    <w:rPr>
      <w:i/>
      <w:iCs/>
      <w:color w:val="4472C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7EC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B51BF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nhideWhenUsed/>
    <w:rsid w:val="00C640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640E9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C640E9"/>
    <w:rPr>
      <w:rFonts w:ascii="Arial" w:eastAsia="Times New Roman" w:hAnsi="Arial" w:cs="Arial"/>
      <w:b/>
      <w:bCs/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C640E9"/>
    <w:rPr>
      <w:rFonts w:ascii="Times New Roman" w:eastAsia="Times New Roman" w:hAnsi="Times New Roman"/>
      <w:sz w:val="28"/>
      <w:szCs w:val="24"/>
      <w:u w:val="single"/>
    </w:rPr>
  </w:style>
  <w:style w:type="character" w:customStyle="1" w:styleId="Nagwek4Znak">
    <w:name w:val="Nagłówek 4 Znak"/>
    <w:basedOn w:val="Domylnaczcionkaakapitu"/>
    <w:link w:val="Nagwek4"/>
    <w:rsid w:val="00C640E9"/>
    <w:rPr>
      <w:rFonts w:ascii="Arial" w:eastAsia="Times New Roman" w:hAnsi="Arial" w:cs="Arial"/>
      <w:b/>
      <w:bCs/>
      <w:color w:val="00000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rsid w:val="00C640E9"/>
    <w:rPr>
      <w:rFonts w:ascii="Arial" w:eastAsia="Times New Roman" w:hAnsi="Arial" w:cs="Arial"/>
      <w:i/>
      <w:iCs/>
      <w:sz w:val="26"/>
      <w:szCs w:val="24"/>
      <w:u w:val="single"/>
    </w:rPr>
  </w:style>
  <w:style w:type="paragraph" w:styleId="Tekstpodstawowy3">
    <w:name w:val="Body Text 3"/>
    <w:basedOn w:val="Normalny"/>
    <w:link w:val="Tekstpodstawowy3Znak"/>
    <w:rsid w:val="00C640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color w:val="00000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640E9"/>
    <w:rPr>
      <w:rFonts w:ascii="Arial" w:eastAsia="Times New Roman" w:hAnsi="Arial" w:cs="Arial"/>
      <w:i/>
      <w:iCs/>
      <w:color w:val="000000"/>
      <w:sz w:val="22"/>
      <w:szCs w:val="22"/>
      <w:u w:val="single"/>
    </w:rPr>
  </w:style>
  <w:style w:type="paragraph" w:styleId="Tekstpodstawowywcity">
    <w:name w:val="Body Text Indent"/>
    <w:basedOn w:val="Normalny"/>
    <w:link w:val="TekstpodstawowywcityZnak"/>
    <w:rsid w:val="00C640E9"/>
    <w:pPr>
      <w:widowControl w:val="0"/>
      <w:tabs>
        <w:tab w:val="left" w:pos="142"/>
      </w:tabs>
      <w:autoSpaceDE w:val="0"/>
      <w:autoSpaceDN w:val="0"/>
      <w:adjustRightInd w:val="0"/>
      <w:spacing w:after="0" w:line="240" w:lineRule="auto"/>
      <w:ind w:left="142"/>
    </w:pPr>
    <w:rPr>
      <w:rFonts w:ascii="Arial" w:eastAsia="Times New Roman" w:hAnsi="Arial" w:cs="Arial"/>
      <w:color w:val="00000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40E9"/>
    <w:rPr>
      <w:rFonts w:ascii="Arial" w:eastAsia="Times New Roman" w:hAnsi="Arial" w:cs="Arial"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rsid w:val="00C640E9"/>
    <w:pPr>
      <w:widowControl w:val="0"/>
      <w:autoSpaceDE w:val="0"/>
      <w:autoSpaceDN w:val="0"/>
      <w:adjustRightInd w:val="0"/>
      <w:spacing w:after="0" w:line="240" w:lineRule="auto"/>
      <w:ind w:left="284" w:hanging="142"/>
    </w:pPr>
    <w:rPr>
      <w:rFonts w:ascii="Arial" w:eastAsia="Times New Roman" w:hAnsi="Arial" w:cs="Arial"/>
      <w:color w:val="00000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640E9"/>
    <w:rPr>
      <w:rFonts w:ascii="Arial" w:eastAsia="Times New Roman" w:hAnsi="Arial" w:cs="Arial"/>
      <w:color w:val="000000"/>
      <w:sz w:val="22"/>
      <w:szCs w:val="22"/>
    </w:rPr>
  </w:style>
  <w:style w:type="character" w:styleId="Numerstrony">
    <w:name w:val="page number"/>
    <w:basedOn w:val="Domylnaczcionkaakapitu"/>
    <w:rsid w:val="00C640E9"/>
  </w:style>
  <w:style w:type="paragraph" w:styleId="Tekstprzypisukocowego">
    <w:name w:val="endnote text"/>
    <w:basedOn w:val="Normalny"/>
    <w:link w:val="TekstprzypisukocowegoZnak"/>
    <w:semiHidden/>
    <w:rsid w:val="00C640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640E9"/>
    <w:rPr>
      <w:rFonts w:ascii="Times New Roman" w:eastAsia="Times New Roman" w:hAnsi="Times New Roman"/>
    </w:rPr>
  </w:style>
  <w:style w:type="character" w:styleId="Odwoanieprzypisukocowego">
    <w:name w:val="endnote reference"/>
    <w:semiHidden/>
    <w:rsid w:val="00C640E9"/>
    <w:rPr>
      <w:vertAlign w:val="superscript"/>
    </w:rPr>
  </w:style>
  <w:style w:type="paragraph" w:customStyle="1" w:styleId="Tekstpodstawowy31">
    <w:name w:val="Tekst podstawowy 31"/>
    <w:basedOn w:val="Normalny"/>
    <w:rsid w:val="00C640E9"/>
    <w:pPr>
      <w:spacing w:after="0" w:line="240" w:lineRule="auto"/>
    </w:pPr>
    <w:rPr>
      <w:rFonts w:ascii="Times New Roman" w:eastAsia="Times New Roman" w:hAnsi="Times New Roman"/>
      <w:i/>
      <w:iCs/>
      <w:szCs w:val="24"/>
      <w:u w:val="single"/>
      <w:lang w:eastAsia="ar-SA"/>
    </w:rPr>
  </w:style>
  <w:style w:type="paragraph" w:customStyle="1" w:styleId="Tekstpodstawowywcity21">
    <w:name w:val="Tekst podstawowy wcięty 21"/>
    <w:basedOn w:val="Normalny"/>
    <w:rsid w:val="00C640E9"/>
    <w:pPr>
      <w:spacing w:after="0" w:line="240" w:lineRule="auto"/>
      <w:ind w:left="705"/>
    </w:pPr>
    <w:rPr>
      <w:rFonts w:ascii="Times New Roman" w:eastAsia="Times New Roman" w:hAnsi="Times New Roman"/>
      <w:szCs w:val="24"/>
      <w:lang w:eastAsia="ar-SA"/>
    </w:rPr>
  </w:style>
  <w:style w:type="paragraph" w:styleId="Tytu">
    <w:name w:val="Title"/>
    <w:basedOn w:val="Normalny"/>
    <w:link w:val="TytuZnak"/>
    <w:qFormat/>
    <w:rsid w:val="00C640E9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C640E9"/>
    <w:rPr>
      <w:rFonts w:ascii="Times New Roman" w:eastAsia="Times New Roman" w:hAnsi="Times New Roman"/>
      <w:b/>
      <w:sz w:val="26"/>
    </w:rPr>
  </w:style>
  <w:style w:type="paragraph" w:customStyle="1" w:styleId="WW-Tekstpodstawowywcity2">
    <w:name w:val="WW-Tekst podstawowy wcięty 2"/>
    <w:basedOn w:val="Normalny"/>
    <w:rsid w:val="00C640E9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table" w:styleId="Tabela-Siatka">
    <w:name w:val="Table Grid"/>
    <w:basedOn w:val="Standardowy"/>
    <w:rsid w:val="00C640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640E9"/>
    <w:pPr>
      <w:widowControl w:val="0"/>
    </w:pPr>
    <w:rPr>
      <w:rFonts w:ascii="Times New Roman" w:eastAsia="Times New Roman" w:hAnsi="Times New Roman"/>
      <w:snapToGrid w:val="0"/>
    </w:rPr>
  </w:style>
  <w:style w:type="character" w:styleId="UyteHipercze">
    <w:name w:val="FollowedHyperlink"/>
    <w:rsid w:val="00C640E9"/>
    <w:rPr>
      <w:color w:val="800080"/>
      <w:u w:val="single"/>
    </w:rPr>
  </w:style>
  <w:style w:type="paragraph" w:customStyle="1" w:styleId="Akapitzlist1">
    <w:name w:val="Akapit z listą1"/>
    <w:basedOn w:val="Normalny"/>
    <w:rsid w:val="00C640E9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List Paragraph1 Znak,List Paragraph2 Znak,HŁ_Bullet1 Znak,Podsis rysunku Znak,ISCG Numerowanie Znak"/>
    <w:link w:val="Akapitzlist"/>
    <w:uiPriority w:val="34"/>
    <w:rsid w:val="00C640E9"/>
    <w:rPr>
      <w:sz w:val="22"/>
      <w:szCs w:val="22"/>
      <w:lang w:eastAsia="en-US"/>
    </w:rPr>
  </w:style>
  <w:style w:type="character" w:styleId="Pogrubienie">
    <w:name w:val="Strong"/>
    <w:uiPriority w:val="22"/>
    <w:qFormat/>
    <w:rsid w:val="00C640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7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attachedTemplate" Target="file:///C:\Users\Admin\Desktop\ouid\papier_firmowy%20bez%20UE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533C6-7F5C-4C0C-8035-2332DE863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 bez UE_kolor</Template>
  <TotalTime>521</TotalTime>
  <Pages>1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MEDIA ESSENCE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Paweł Sobczak</cp:lastModifiedBy>
  <cp:revision>28</cp:revision>
  <cp:lastPrinted>2023-10-18T12:11:00Z</cp:lastPrinted>
  <dcterms:created xsi:type="dcterms:W3CDTF">2022-05-05T08:45:00Z</dcterms:created>
  <dcterms:modified xsi:type="dcterms:W3CDTF">2023-11-10T14:02:00Z</dcterms:modified>
</cp:coreProperties>
</file>